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4E" w:rsidRPr="00773E8C" w:rsidRDefault="0020194E" w:rsidP="003A109C">
      <w:pPr>
        <w:jc w:val="center"/>
        <w:rPr>
          <w:sz w:val="40"/>
          <w:szCs w:val="40"/>
        </w:rPr>
      </w:pPr>
      <w:r>
        <w:rPr>
          <w:sz w:val="40"/>
          <w:szCs w:val="40"/>
        </w:rPr>
        <w:t>СТАНОВИЩЕ</w:t>
      </w:r>
    </w:p>
    <w:p w:rsidR="0020194E" w:rsidRDefault="0020194E" w:rsidP="00BE1909">
      <w:r w:rsidRPr="003A109C">
        <w:rPr>
          <w:lang w:val="ru-RU"/>
        </w:rPr>
        <w:t xml:space="preserve">   </w:t>
      </w:r>
      <w:r w:rsidRPr="00773E8C">
        <w:rPr>
          <w:sz w:val="40"/>
          <w:szCs w:val="40"/>
        </w:rPr>
        <w:t xml:space="preserve">                      </w:t>
      </w:r>
      <w:r>
        <w:rPr>
          <w:sz w:val="40"/>
          <w:szCs w:val="40"/>
        </w:rPr>
        <w:t xml:space="preserve">    </w:t>
      </w:r>
    </w:p>
    <w:p w:rsidR="0020194E" w:rsidRDefault="0020194E" w:rsidP="003A109C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доцент БОНКА МИХАЙЛОВА ДИМИТРОВА,</w:t>
      </w:r>
      <w:r w:rsidRPr="003A10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доктор</w:t>
      </w:r>
    </w:p>
    <w:p w:rsidR="0020194E" w:rsidRDefault="0020194E" w:rsidP="003A109C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 на научно жури в конкурс за заемане на академичната</w:t>
      </w:r>
    </w:p>
    <w:p w:rsidR="0020194E" w:rsidRPr="00BE1909" w:rsidRDefault="0020194E" w:rsidP="003A109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длъжност „ДОЦЕНТ”,обявен от НСА „Васил Левски” в ДВ,</w:t>
      </w:r>
      <w:r w:rsidRPr="003A109C">
        <w:rPr>
          <w:sz w:val="28"/>
          <w:szCs w:val="28"/>
          <w:lang w:val="ru-RU"/>
        </w:rPr>
        <w:t>бр</w:t>
      </w:r>
      <w:r>
        <w:rPr>
          <w:sz w:val="28"/>
          <w:szCs w:val="28"/>
        </w:rPr>
        <w:t>.98/13.12.2011 г</w:t>
      </w:r>
    </w:p>
    <w:p w:rsidR="0020194E" w:rsidRDefault="0020194E" w:rsidP="00BE1909">
      <w:pPr>
        <w:rPr>
          <w:sz w:val="28"/>
          <w:szCs w:val="28"/>
        </w:rPr>
      </w:pPr>
    </w:p>
    <w:p w:rsidR="0020194E" w:rsidRDefault="0020194E" w:rsidP="00BE1909">
      <w:pPr>
        <w:rPr>
          <w:sz w:val="28"/>
          <w:szCs w:val="28"/>
        </w:rPr>
      </w:pPr>
    </w:p>
    <w:p w:rsidR="0020194E" w:rsidRDefault="0020194E" w:rsidP="00BE1909">
      <w:pPr>
        <w:rPr>
          <w:sz w:val="28"/>
          <w:szCs w:val="28"/>
        </w:rPr>
      </w:pPr>
      <w:r>
        <w:rPr>
          <w:sz w:val="28"/>
          <w:szCs w:val="28"/>
        </w:rPr>
        <w:t>Относно:</w:t>
      </w:r>
      <w:r w:rsidRPr="003A10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научната,</w:t>
      </w:r>
      <w:r w:rsidRPr="003A10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научно-приложната и професионално-академичната</w:t>
      </w:r>
    </w:p>
    <w:p w:rsidR="0020194E" w:rsidRDefault="0020194E" w:rsidP="00BE1909">
      <w:pPr>
        <w:rPr>
          <w:sz w:val="28"/>
          <w:szCs w:val="28"/>
        </w:rPr>
      </w:pPr>
      <w:r>
        <w:rPr>
          <w:sz w:val="28"/>
          <w:szCs w:val="28"/>
        </w:rPr>
        <w:t>дейност и продукция,</w:t>
      </w:r>
      <w:r w:rsidRPr="003A10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представена от гл.</w:t>
      </w:r>
      <w:r w:rsidRPr="003A10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ас.</w:t>
      </w:r>
      <w:r w:rsidRPr="003A109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Владимир Иванов Ангелов,    </w:t>
      </w:r>
    </w:p>
    <w:p w:rsidR="0020194E" w:rsidRPr="003A109C" w:rsidRDefault="0020194E" w:rsidP="00BE1909">
      <w:pPr>
        <w:rPr>
          <w:sz w:val="28"/>
          <w:szCs w:val="28"/>
          <w:lang w:val="ru-RU"/>
        </w:rPr>
      </w:pPr>
      <w:r>
        <w:rPr>
          <w:sz w:val="28"/>
          <w:szCs w:val="28"/>
        </w:rPr>
        <w:t>доктор</w:t>
      </w:r>
    </w:p>
    <w:p w:rsidR="0020194E" w:rsidRPr="003A109C" w:rsidRDefault="0020194E" w:rsidP="003A109C">
      <w:pPr>
        <w:jc w:val="both"/>
        <w:rPr>
          <w:sz w:val="28"/>
          <w:szCs w:val="28"/>
          <w:lang w:val="ru-RU"/>
        </w:rPr>
      </w:pPr>
    </w:p>
    <w:p w:rsidR="0020194E" w:rsidRPr="003A109C" w:rsidRDefault="0020194E" w:rsidP="003A109C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В обявения конкурс за заемане на академичната длъжност „доцент” по професионално направление 7.6. -„Спорт”- гимнастика има един единствен кандидат гл. ас. Владимир Ангелов, доктор.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Кандидатът за доцент започва своята преподавателска реализация в НСА „Васил Левски” от 1989 г. като асистент в катедра „Гимнастика”.През тези повече от 20 години ,той се утвърди като уважаван колега и преподавател. Гл. ас. Владимир Ангелов преподава по специалност спортна акробатика и скокове на батут, пътека и двоен минибатут. Той умело съчетава спортно-педагогическата и организационна дейност при подготовката и реализацията на нашите студенти като добри специалисти и състезатели. Под негово ръководство са подготвени над 50 курсови работи и 3 дипломни разработки, които са успешно защитени. За 22 години стаж в НСА Ангелов се изявява професионално многостранно , но като основни и важни по процедурата на конкурса са неговата научно-изследователска и педагогическа дейности.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Научната продуктивност на кандидата е 35 публикации , от които 19 самостоятелни и 16 в съавторство. По-голяма част от самостоятелните разработки  - 14 са след защитата на докторската дисертация. В научната продукция е представен и филм за равновесието както и превод на специализирано издание. Ангелов има две монографии.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Количествената характеристика на показателите и критериите за оценяване на гл.ас. Владимир Ангелов разкрива системност, последователност и трайност на научните му интереси. Разностранните научни търсения са предимно в сферата на високото спортно майсторство.  Обект на изследване са спортната техника и квалификационната структура на скоковете на акробатична пътека и батут, проблемите свързани с методиката на обучение , физическата подготовка, двигателните качества на гимнастици и акробати.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Представената за участие в конкурса творческа продукция има определен научно-приложен характер. Ще посоча някои от приносите на трудовете , които според мен имат най-голямо значение за теорията и практиката на спорта.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1.Установен е антропометричният профил на състезателите по спортна акробатика, скокове на батут и пътека в съвременните условия на практикуване на тези спортове.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2.Изготвени са кинематични модели от словесно-графичен тип на акробатични скокове.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3.Предложени са систематизации на упражненията от дисциплините скокове на батут и пътека съобразени със съвременните условия.</w:t>
      </w:r>
    </w:p>
    <w:p w:rsidR="0020194E" w:rsidRPr="003A109C" w:rsidRDefault="0020194E" w:rsidP="003A109C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4.Принос към методиката на обучение и тренировка в скоковете на батут и пътека има приложението на контрастния и профилиран подход в тренировъчния процес. </w:t>
      </w:r>
    </w:p>
    <w:p w:rsidR="0020194E" w:rsidRDefault="0020194E" w:rsidP="003A109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заключение, като оценявам високо професионалната, педагогическа, научно-изследователска и обществена дейност на кандидата, давам своята положителна оценка, като считам ,че гл.ас.</w:t>
      </w:r>
      <w:r w:rsidRPr="003A109C">
        <w:rPr>
          <w:sz w:val="28"/>
          <w:szCs w:val="28"/>
          <w:lang w:val="ru-RU"/>
        </w:rPr>
        <w:t>Владимир Ангелов</w:t>
      </w:r>
      <w:r>
        <w:rPr>
          <w:sz w:val="28"/>
          <w:szCs w:val="28"/>
        </w:rPr>
        <w:t xml:space="preserve"> има всички необходими качества да заема длъжността „доцент” по професионално направление „Спорт”-гимнастика.</w:t>
      </w:r>
    </w:p>
    <w:p w:rsidR="0020194E" w:rsidRDefault="0020194E" w:rsidP="00586040">
      <w:pPr>
        <w:spacing w:line="360" w:lineRule="auto"/>
        <w:rPr>
          <w:sz w:val="28"/>
          <w:szCs w:val="28"/>
        </w:rPr>
      </w:pPr>
    </w:p>
    <w:p w:rsidR="0020194E" w:rsidRDefault="0020194E" w:rsidP="005860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29.05.2012г, София                     Член на журито: </w:t>
      </w:r>
    </w:p>
    <w:p w:rsidR="0020194E" w:rsidRDefault="0020194E" w:rsidP="0058604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>/доц. Бонка Димитрова, доктор/</w:t>
      </w:r>
    </w:p>
    <w:p w:rsidR="0020194E" w:rsidRPr="003A109C" w:rsidRDefault="0020194E" w:rsidP="00BE1909">
      <w:pPr>
        <w:rPr>
          <w:sz w:val="28"/>
          <w:szCs w:val="28"/>
          <w:lang w:val="ru-RU"/>
        </w:rPr>
      </w:pPr>
    </w:p>
    <w:p w:rsidR="0020194E" w:rsidRPr="003A109C" w:rsidRDefault="0020194E" w:rsidP="00BE1909">
      <w:pPr>
        <w:rPr>
          <w:sz w:val="28"/>
          <w:szCs w:val="28"/>
          <w:lang w:val="ru-RU"/>
        </w:rPr>
      </w:pPr>
      <w:r w:rsidRPr="003A109C">
        <w:rPr>
          <w:sz w:val="28"/>
          <w:szCs w:val="28"/>
          <w:lang w:val="ru-RU"/>
        </w:rPr>
        <w:t xml:space="preserve">    </w:t>
      </w:r>
    </w:p>
    <w:p w:rsidR="0020194E" w:rsidRPr="003A109C" w:rsidRDefault="0020194E" w:rsidP="00BE1909">
      <w:pPr>
        <w:rPr>
          <w:sz w:val="28"/>
          <w:szCs w:val="28"/>
          <w:lang w:val="ru-RU"/>
        </w:rPr>
      </w:pPr>
    </w:p>
    <w:p w:rsidR="0020194E" w:rsidRDefault="0020194E" w:rsidP="00BE1909">
      <w:pPr>
        <w:rPr>
          <w:sz w:val="28"/>
          <w:szCs w:val="28"/>
        </w:rPr>
      </w:pPr>
    </w:p>
    <w:p w:rsidR="0020194E" w:rsidRDefault="0020194E" w:rsidP="00BE1909">
      <w:pPr>
        <w:rPr>
          <w:sz w:val="28"/>
          <w:szCs w:val="28"/>
        </w:rPr>
      </w:pPr>
    </w:p>
    <w:p w:rsidR="0020194E" w:rsidRPr="003A109C" w:rsidRDefault="0020194E">
      <w:pPr>
        <w:rPr>
          <w:lang w:val="ru-RU"/>
        </w:rPr>
      </w:pPr>
    </w:p>
    <w:sectPr w:rsidR="0020194E" w:rsidRPr="003A109C" w:rsidSect="005251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909"/>
    <w:rsid w:val="001B15C8"/>
    <w:rsid w:val="001D14CA"/>
    <w:rsid w:val="0020194E"/>
    <w:rsid w:val="00237BFA"/>
    <w:rsid w:val="002542EB"/>
    <w:rsid w:val="00266E72"/>
    <w:rsid w:val="003061CA"/>
    <w:rsid w:val="00332C90"/>
    <w:rsid w:val="003A109C"/>
    <w:rsid w:val="003E7909"/>
    <w:rsid w:val="004965D7"/>
    <w:rsid w:val="004F1775"/>
    <w:rsid w:val="00525175"/>
    <w:rsid w:val="00586040"/>
    <w:rsid w:val="006849C7"/>
    <w:rsid w:val="00773E8C"/>
    <w:rsid w:val="00842545"/>
    <w:rsid w:val="00894DFD"/>
    <w:rsid w:val="00BE1909"/>
    <w:rsid w:val="00C04F23"/>
    <w:rsid w:val="00C473A3"/>
    <w:rsid w:val="00CA640A"/>
    <w:rsid w:val="00CE5264"/>
    <w:rsid w:val="00DA3E4D"/>
    <w:rsid w:val="00E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17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1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664</TotalTime>
  <Pages>3</Pages>
  <Words>498</Words>
  <Characters>2840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БОНИ</dc:creator>
  <cp:keywords/>
  <dc:description/>
  <cp:lastModifiedBy>user</cp:lastModifiedBy>
  <cp:revision>6</cp:revision>
  <dcterms:created xsi:type="dcterms:W3CDTF">2012-05-28T09:38:00Z</dcterms:created>
  <dcterms:modified xsi:type="dcterms:W3CDTF">2012-05-29T04:40:00Z</dcterms:modified>
</cp:coreProperties>
</file>