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31" w:rsidRPr="005C475B" w:rsidRDefault="003D0D31" w:rsidP="0017304C">
      <w:pPr>
        <w:keepNext/>
        <w:spacing w:after="60" w:line="240" w:lineRule="auto"/>
        <w:outlineLvl w:val="2"/>
        <w:rPr>
          <w:rFonts w:ascii="Times New Roman" w:hAnsi="Times New Roman"/>
          <w:i/>
          <w:iCs/>
          <w:noProof/>
          <w:sz w:val="20"/>
          <w:szCs w:val="20"/>
          <w:lang w:eastAsia="bg-BG"/>
        </w:rPr>
      </w:pPr>
      <w:r w:rsidRPr="005C475B">
        <w:rPr>
          <w:rFonts w:ascii="Times New Roman" w:hAnsi="Times New Roman"/>
          <w:i/>
          <w:iCs/>
          <w:noProof/>
          <w:sz w:val="20"/>
          <w:szCs w:val="20"/>
          <w:lang w:eastAsia="bg-BG"/>
        </w:rPr>
        <w:t>Образец - Договор за ОП: „Ремонт на покриви, улуци и водосточни тръби на обекти на НСА „Васил Левски“</w:t>
      </w:r>
    </w:p>
    <w:p w:rsidR="003D0D31" w:rsidRPr="005C475B" w:rsidRDefault="003D0D31" w:rsidP="00AC35DA">
      <w:pPr>
        <w:spacing w:after="0" w:line="288" w:lineRule="auto"/>
        <w:ind w:left="720"/>
        <w:jc w:val="center"/>
        <w:rPr>
          <w:rFonts w:ascii="Times New Roman" w:hAnsi="Times New Roman"/>
          <w:b/>
          <w:sz w:val="20"/>
          <w:szCs w:val="20"/>
        </w:rPr>
      </w:pPr>
      <w:r w:rsidRPr="005C475B">
        <w:rPr>
          <w:rFonts w:ascii="Times New Roman" w:hAnsi="Times New Roman"/>
          <w:b/>
          <w:sz w:val="20"/>
          <w:szCs w:val="20"/>
        </w:rPr>
        <w:t>Д О Г О В О Р</w:t>
      </w:r>
    </w:p>
    <w:p w:rsidR="003D0D31" w:rsidRPr="005C475B" w:rsidRDefault="003D0D31" w:rsidP="00AC35DA">
      <w:pPr>
        <w:tabs>
          <w:tab w:val="left" w:pos="426"/>
        </w:tabs>
        <w:spacing w:after="0" w:line="288" w:lineRule="auto"/>
        <w:ind w:right="11"/>
        <w:jc w:val="center"/>
        <w:rPr>
          <w:rFonts w:ascii="Times New Roman" w:hAnsi="Times New Roman"/>
          <w:sz w:val="20"/>
          <w:szCs w:val="20"/>
          <w:lang w:eastAsia="ar-SA"/>
        </w:rPr>
      </w:pPr>
      <w:r w:rsidRPr="005C475B">
        <w:rPr>
          <w:rFonts w:ascii="Times New Roman" w:hAnsi="Times New Roman"/>
          <w:sz w:val="20"/>
          <w:szCs w:val="20"/>
          <w:lang w:eastAsia="ar-SA"/>
        </w:rPr>
        <w:t>за ремонт на покриви, улуци и водосточни тръби на обекти на НСА „Васил Левски“</w:t>
      </w:r>
    </w:p>
    <w:p w:rsidR="003D0D31" w:rsidRPr="005C475B" w:rsidRDefault="003D0D31" w:rsidP="00FB0810">
      <w:pPr>
        <w:spacing w:after="0" w:line="288" w:lineRule="auto"/>
        <w:ind w:firstLine="708"/>
        <w:jc w:val="both"/>
        <w:rPr>
          <w:rFonts w:ascii="Times New Roman" w:hAnsi="Times New Roman"/>
          <w:spacing w:val="-12"/>
          <w:sz w:val="20"/>
          <w:szCs w:val="20"/>
          <w:lang w:val="en-US"/>
        </w:rPr>
      </w:pPr>
      <w:r w:rsidRPr="005C475B">
        <w:rPr>
          <w:rFonts w:ascii="Times New Roman" w:hAnsi="Times New Roman"/>
          <w:spacing w:val="-12"/>
          <w:sz w:val="20"/>
          <w:szCs w:val="20"/>
          <w:lang w:val="en-US"/>
        </w:rPr>
        <w:t>Днес .................2018 г., в град София, на основание чл. 112, ал. 1 от Закона за обществените поръчки и Решение №ЗП-…………/………..2018 г. за избор на изпълнител в процедура за възлагане на обществена поръчка с предмет „</w:t>
      </w:r>
      <w:r w:rsidRPr="005C475B">
        <w:rPr>
          <w:rFonts w:ascii="Times New Roman" w:hAnsi="Times New Roman"/>
          <w:b/>
          <w:spacing w:val="-12"/>
          <w:sz w:val="20"/>
          <w:szCs w:val="20"/>
          <w:lang w:val="en-US"/>
        </w:rPr>
        <w:t>Ремонт на покриви, улуци и водосточни тръби на обекти на НСА „Васил Левски</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след  проведена  процедура на Публично състезание, по Закона за обществените поръчки, се сключи този договор, между: </w:t>
      </w:r>
    </w:p>
    <w:p w:rsidR="003D0D31" w:rsidRPr="005C475B" w:rsidRDefault="003D0D31" w:rsidP="00AC35DA">
      <w:pPr>
        <w:autoSpaceDE w:val="0"/>
        <w:autoSpaceDN w:val="0"/>
        <w:adjustRightInd w:val="0"/>
        <w:spacing w:after="0" w:line="288" w:lineRule="auto"/>
        <w:ind w:firstLine="710"/>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Национална спортна академия "Васил Левски", София - 1700, Студентски град - Ректорат, EИК BG000670627, представлявана от Ректора - проф. Пенчо Гешев и Главен Счетоводител – Николинка Любенова, наречена в договора "ВЪЗЛОЖИТЕЛ" и</w:t>
      </w:r>
    </w:p>
    <w:p w:rsidR="003D0D31" w:rsidRPr="005C475B" w:rsidRDefault="003D0D31" w:rsidP="00AC35DA">
      <w:pPr>
        <w:autoSpaceDE w:val="0"/>
        <w:autoSpaceDN w:val="0"/>
        <w:adjustRightInd w:val="0"/>
        <w:spacing w:after="0" w:line="288" w:lineRule="auto"/>
        <w:ind w:firstLine="710"/>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 xml:space="preserve">____________________________, ЕИК__________, със седалище и адрес на управление ____________________________________, представлявано от ____________________, в качеството си на ____________________, наречено в договора "ИЗПЪЛНИТЕЛ", се сключи настоящия договор за следното: </w:t>
      </w:r>
    </w:p>
    <w:p w:rsidR="003D0D31" w:rsidRPr="005C475B" w:rsidRDefault="003D0D31" w:rsidP="00FB0810">
      <w:pPr>
        <w:spacing w:after="0" w:line="288" w:lineRule="auto"/>
        <w:jc w:val="center"/>
        <w:rPr>
          <w:rFonts w:ascii="Times New Roman" w:hAnsi="Times New Roman"/>
          <w:b/>
          <w:sz w:val="20"/>
          <w:szCs w:val="20"/>
        </w:rPr>
      </w:pPr>
      <w:r w:rsidRPr="005C475B">
        <w:rPr>
          <w:rFonts w:ascii="Times New Roman" w:hAnsi="Times New Roman"/>
          <w:b/>
          <w:sz w:val="20"/>
          <w:szCs w:val="20"/>
        </w:rPr>
        <w:t>ПРЕДМЕТ НА ДОГОВОРА.</w:t>
      </w:r>
      <w:r w:rsidRPr="005C475B">
        <w:rPr>
          <w:rFonts w:ascii="Times New Roman" w:hAnsi="Times New Roman"/>
          <w:b/>
          <w:sz w:val="20"/>
          <w:szCs w:val="20"/>
          <w:lang w:val="en-US"/>
        </w:rPr>
        <w:t xml:space="preserve"> СРОК НА ДОГОВОРА.</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 xml:space="preserve">Чл.1.(1) Възложителят възлага срещу заплащане, а Изпълнителят приема да извършва </w:t>
      </w:r>
      <w:r w:rsidRPr="005C475B">
        <w:rPr>
          <w:rFonts w:ascii="Times New Roman" w:hAnsi="Times New Roman"/>
          <w:b/>
          <w:spacing w:val="-12"/>
          <w:sz w:val="20"/>
          <w:szCs w:val="20"/>
          <w:lang w:eastAsia="bg-BG"/>
        </w:rPr>
        <w:t>покривни и хидроизолационни работи по покривите и водосточните системи на сградите на Възложителя</w:t>
      </w:r>
      <w:r w:rsidRPr="005C475B">
        <w:rPr>
          <w:rFonts w:ascii="Times New Roman" w:hAnsi="Times New Roman"/>
          <w:spacing w:val="-12"/>
          <w:sz w:val="20"/>
          <w:szCs w:val="20"/>
          <w:lang w:eastAsia="bg-BG"/>
        </w:rPr>
        <w:t>, за срок от сключване на настоящия договор до 31.12.201</w:t>
      </w:r>
      <w:r w:rsidRPr="005C475B">
        <w:rPr>
          <w:rFonts w:ascii="Times New Roman" w:hAnsi="Times New Roman"/>
          <w:spacing w:val="-12"/>
          <w:sz w:val="20"/>
          <w:szCs w:val="20"/>
          <w:lang w:val="en-US" w:eastAsia="bg-BG"/>
        </w:rPr>
        <w:t>9</w:t>
      </w:r>
      <w:r w:rsidRPr="005C475B">
        <w:rPr>
          <w:rFonts w:ascii="Times New Roman" w:hAnsi="Times New Roman"/>
          <w:spacing w:val="-12"/>
          <w:sz w:val="20"/>
          <w:szCs w:val="20"/>
          <w:lang w:eastAsia="bg-BG"/>
        </w:rPr>
        <w:t xml:space="preserve"> г., които ще се възлагат според конкретната необходимост и финансови възможности на Възложителя,</w:t>
      </w:r>
      <w:r w:rsidRPr="005C475B">
        <w:rPr>
          <w:rFonts w:ascii="Times New Roman" w:hAnsi="Times New Roman"/>
          <w:spacing w:val="-12"/>
          <w:sz w:val="20"/>
          <w:szCs w:val="20"/>
          <w:lang w:val="en-US" w:eastAsia="bg-BG"/>
        </w:rPr>
        <w:t xml:space="preserve"> </w:t>
      </w:r>
      <w:r w:rsidRPr="005C475B">
        <w:rPr>
          <w:rFonts w:ascii="Times New Roman" w:hAnsi="Times New Roman"/>
          <w:spacing w:val="-12"/>
          <w:sz w:val="20"/>
          <w:szCs w:val="20"/>
          <w:lang w:eastAsia="bg-BG"/>
        </w:rPr>
        <w:t>при условията на настоящия договор, документацията за участие, Приложение 1 - Техническо предложение и по единични цени от Приложение 2 - Ценово предложение, всички неразделна част от този договор.</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val="en-US" w:eastAsia="bg-BG"/>
        </w:rPr>
      </w:pPr>
      <w:r w:rsidRPr="005C475B">
        <w:rPr>
          <w:rFonts w:ascii="Times New Roman" w:hAnsi="Times New Roman"/>
          <w:spacing w:val="-12"/>
          <w:sz w:val="20"/>
          <w:szCs w:val="20"/>
          <w:lang w:eastAsia="bg-BG"/>
        </w:rPr>
        <w:t xml:space="preserve">(2) Място на извършване на строително - ремонтните работи: </w:t>
      </w:r>
    </w:p>
    <w:p w:rsidR="003D0D31" w:rsidRPr="005C475B" w:rsidRDefault="003D0D31" w:rsidP="00A30D2F">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1. гр.София, Студентски град – Ректорат, МФСЗ, Закрити и открити спортни съоръжения, Стол №1 и други находящи се в оградената територия на висшето училище.</w:t>
      </w:r>
    </w:p>
    <w:p w:rsidR="003D0D31" w:rsidRPr="005C475B" w:rsidRDefault="003D0D31" w:rsidP="00A30D2F">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2. гр.София, Студентско общежитие бл.15, бл.61 вх.В, вх.Г, вх.Д, бл.70, ниско тяло на бл.18</w:t>
      </w:r>
    </w:p>
    <w:p w:rsidR="003D0D31" w:rsidRPr="005C475B" w:rsidRDefault="003D0D31" w:rsidP="00A30D2F">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3. гр.София, Плувен басейн НСА, бул.“Прага“ №21</w:t>
      </w:r>
    </w:p>
    <w:p w:rsidR="003D0D31" w:rsidRPr="005C475B" w:rsidRDefault="003D0D31" w:rsidP="00A30D2F">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4. ПУСБ “проф.Иван Стайков“, Природен парк „Витоша“</w:t>
      </w:r>
    </w:p>
    <w:p w:rsidR="003D0D31" w:rsidRPr="005C475B" w:rsidRDefault="003D0D31" w:rsidP="00A30D2F">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5. ВУСБ “Равда“, гр. Несебър, област Бургас</w:t>
      </w:r>
    </w:p>
    <w:p w:rsidR="003D0D31" w:rsidRPr="005C475B" w:rsidRDefault="003D0D31" w:rsidP="00A30D2F">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6. ПУСБ „проф Никола Хаджиев“, КК „Боровец“, Община Самоков</w:t>
      </w:r>
    </w:p>
    <w:p w:rsidR="003D0D31" w:rsidRPr="005C475B" w:rsidRDefault="003D0D31" w:rsidP="00A30D2F">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7. ПУСБ Вихрен, Национален парк „Пирин”</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Чл.2. Възлагането на изпълнението за всяка строително-ремонтна работа ще се извършва по следния ред:</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(1.) Упълномощените представители на Възложителя и Изпълнителя извършват оглед на мястото на ремонта след уведомление от страна на Възложителя по електронна поща. Изпълнителят прави първоначално измерване и съставя „Предложение за изпълнение на ремонт“ - Образец 1 към договора, по списъка с договорени работи в Ценовото предложение - Приложение 2 от договора,  а за работи, които не са посочени в него - по „</w:t>
      </w:r>
      <w:r w:rsidRPr="005C475B">
        <w:rPr>
          <w:rFonts w:ascii="Times New Roman" w:hAnsi="Times New Roman"/>
          <w:sz w:val="20"/>
          <w:szCs w:val="20"/>
          <w:lang w:eastAsia="bg-BG"/>
        </w:rPr>
        <w:t>Справочник за цените в строителството“– издание на Стройексперт-СЕК, актуално към момента на съставяне на предложението</w:t>
      </w:r>
      <w:r w:rsidRPr="005C475B">
        <w:rPr>
          <w:rFonts w:ascii="Times New Roman" w:hAnsi="Times New Roman"/>
          <w:spacing w:val="-12"/>
          <w:sz w:val="20"/>
          <w:szCs w:val="20"/>
          <w:lang w:eastAsia="bg-BG"/>
        </w:rPr>
        <w:t>. Предложението се предава на Възложителя. След като прегледа предложението, Възложителят изпраща до Изпълнителя писмо, с което одобрява представеното предложение или дава допълнителни указания, ако има забележки по предложението</w:t>
      </w:r>
      <w:r w:rsidRPr="005C475B">
        <w:rPr>
          <w:rFonts w:ascii="Times New Roman" w:hAnsi="Times New Roman"/>
          <w:sz w:val="20"/>
          <w:szCs w:val="20"/>
          <w:lang w:eastAsia="bg-BG"/>
        </w:rPr>
        <w:t xml:space="preserve"> по електронна поща</w:t>
      </w:r>
      <w:r w:rsidRPr="005C475B">
        <w:rPr>
          <w:rFonts w:ascii="Times New Roman" w:hAnsi="Times New Roman"/>
          <w:spacing w:val="-12"/>
          <w:sz w:val="20"/>
          <w:szCs w:val="20"/>
          <w:lang w:eastAsia="bg-BG"/>
        </w:rPr>
        <w:t>.</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(2) С изпращане на писмо за одобряване на Предложението, работата се счита за възложена и Изпълнителя следва да я извърши в посочените стойност и  срок.</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(3) В процеса на изпълнение, при възникване на непредвидени или допълнителни работи, които не са били включени в предложението, но без които изпълнението не би могло да бъде довършено, Изпълнителят информира Възложителя и представя допълнение към началното предложение, съставено по списъка с договорени работи в Ценовото предложение - Приложение 2 към договора,  а за работи,  които не са посочени в него, по „</w:t>
      </w:r>
      <w:r w:rsidRPr="005C475B">
        <w:rPr>
          <w:rFonts w:ascii="Times New Roman" w:hAnsi="Times New Roman"/>
          <w:sz w:val="20"/>
          <w:szCs w:val="20"/>
          <w:lang w:eastAsia="bg-BG"/>
        </w:rPr>
        <w:t>Справочник за цените в строителството“– издание на Стройексперт-СЕК, актуално към момента на съставяне на началното предложение</w:t>
      </w:r>
      <w:r w:rsidRPr="005C475B">
        <w:rPr>
          <w:rFonts w:ascii="Times New Roman" w:hAnsi="Times New Roman"/>
          <w:spacing w:val="-12"/>
          <w:sz w:val="20"/>
          <w:szCs w:val="20"/>
          <w:lang w:eastAsia="bg-BG"/>
        </w:rPr>
        <w:t xml:space="preserve">. Възложителят изпраща </w:t>
      </w:r>
      <w:r w:rsidRPr="005C475B">
        <w:rPr>
          <w:rFonts w:ascii="Times New Roman" w:hAnsi="Times New Roman"/>
          <w:sz w:val="20"/>
          <w:szCs w:val="20"/>
          <w:lang w:eastAsia="bg-BG"/>
        </w:rPr>
        <w:t>по електронна поща</w:t>
      </w:r>
      <w:r w:rsidRPr="005C475B">
        <w:rPr>
          <w:rFonts w:ascii="Times New Roman" w:hAnsi="Times New Roman"/>
          <w:spacing w:val="-12"/>
          <w:sz w:val="20"/>
          <w:szCs w:val="20"/>
          <w:lang w:eastAsia="bg-BG"/>
        </w:rPr>
        <w:t xml:space="preserve"> до Изпълнителя писмо, с което одобрява представеното допълнение предложение или дава допълнителни указания, ако има забележки по него.</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(4) Стойността на непредвидените  работи не може да надвишава 10% от първоначалното предложение за изпълнение на работата.</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(5) При възникване на непредвидени работи срокът на началното предложение се удължава със срока на допълнителното предложение.</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(6)  При сключване на договор за подизпълнение, в срок до 3 дни Изпълнителят изпраща на Възложителя оригинален екземпляр от същия, заедно с доказателства, че не е нарушена забраната по чл.66, ал.2 от ЗОП.</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 xml:space="preserve">(7) </w:t>
      </w:r>
      <w:r w:rsidRPr="005C475B">
        <w:rPr>
          <w:rFonts w:ascii="Times New Roman" w:hAnsi="Times New Roman"/>
          <w:spacing w:val="-12"/>
          <w:sz w:val="20"/>
          <w:szCs w:val="20"/>
          <w:lang w:val="en-US"/>
        </w:rPr>
        <w:t>Не се допуска заместване или изпълнение от други лица</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различни от избрания Изпълнител и посочените от него Подизпълнители. Такива няма да бъдат допуснати до обекта</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предмет на работа.</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 xml:space="preserve">(8) </w:t>
      </w:r>
      <w:r w:rsidRPr="005C475B">
        <w:rPr>
          <w:rFonts w:ascii="Times New Roman" w:hAnsi="Times New Roman"/>
          <w:spacing w:val="-12"/>
          <w:sz w:val="20"/>
          <w:szCs w:val="20"/>
          <w:lang w:val="en-US"/>
        </w:rPr>
        <w:t>На горните условия трябва да отговарят и Подизпълнителите, които участникът е включил в изпълнението на поръчката.</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 xml:space="preserve">(9) </w:t>
      </w:r>
      <w:r w:rsidRPr="005C475B">
        <w:rPr>
          <w:rFonts w:ascii="Times New Roman" w:hAnsi="Times New Roman"/>
          <w:spacing w:val="-12"/>
          <w:sz w:val="20"/>
          <w:szCs w:val="20"/>
          <w:lang w:val="en-US"/>
        </w:rPr>
        <w:t>В случай, че участникът е обединение или дружество създадено за изпълнение на настоящата обществена поръчка, то всички участващи в него отговарят солидарно за задълженията на Изпълнителя.</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p>
    <w:p w:rsidR="003D0D31" w:rsidRPr="005C475B" w:rsidRDefault="003D0D31" w:rsidP="00835E3B">
      <w:pPr>
        <w:tabs>
          <w:tab w:val="left" w:pos="920"/>
        </w:tabs>
        <w:spacing w:after="0" w:line="288" w:lineRule="auto"/>
        <w:jc w:val="center"/>
        <w:rPr>
          <w:rFonts w:ascii="Times New Roman" w:hAnsi="Times New Roman"/>
          <w:b/>
          <w:sz w:val="20"/>
          <w:szCs w:val="20"/>
        </w:rPr>
      </w:pPr>
      <w:r w:rsidRPr="005C475B">
        <w:rPr>
          <w:rFonts w:ascii="Times New Roman" w:hAnsi="Times New Roman"/>
          <w:b/>
          <w:sz w:val="20"/>
          <w:szCs w:val="20"/>
          <w:lang w:val="ru-RU"/>
        </w:rPr>
        <w:t>ЦЕНА</w:t>
      </w:r>
      <w:r w:rsidRPr="005C475B">
        <w:rPr>
          <w:rFonts w:ascii="Times New Roman" w:hAnsi="Times New Roman"/>
          <w:b/>
          <w:sz w:val="20"/>
          <w:szCs w:val="20"/>
          <w:lang w:val="en-US"/>
        </w:rPr>
        <w:t xml:space="preserve"> </w:t>
      </w:r>
      <w:r w:rsidRPr="005C475B">
        <w:rPr>
          <w:rFonts w:ascii="Times New Roman" w:hAnsi="Times New Roman"/>
          <w:b/>
          <w:caps/>
          <w:sz w:val="20"/>
          <w:szCs w:val="20"/>
        </w:rPr>
        <w:t>и начин на плащане</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 xml:space="preserve">Чл. 3.(1). ВЪЗЛОЖИТЕЛЯТ ще заплати по банкова сметка на ИЗПЪЛНИТЕЛЯ действително изпълнените и приети ремонтни работи,  в срок до 30 (тридесет) календарни дни от датата на подписване без забележки на </w:t>
      </w:r>
      <w:r w:rsidRPr="005C475B">
        <w:rPr>
          <w:rFonts w:ascii="Times New Roman" w:hAnsi="Times New Roman"/>
          <w:spacing w:val="-12"/>
          <w:sz w:val="20"/>
          <w:szCs w:val="20"/>
          <w:lang w:val="en-US"/>
        </w:rPr>
        <w:t>Предавателно-приемател</w:t>
      </w:r>
      <w:r w:rsidRPr="005C475B">
        <w:rPr>
          <w:rFonts w:ascii="Times New Roman" w:hAnsi="Times New Roman"/>
          <w:spacing w:val="-12"/>
          <w:sz w:val="20"/>
          <w:szCs w:val="20"/>
        </w:rPr>
        <w:t>е</w:t>
      </w:r>
      <w:r w:rsidRPr="005C475B">
        <w:rPr>
          <w:rFonts w:ascii="Times New Roman" w:hAnsi="Times New Roman"/>
          <w:spacing w:val="-12"/>
          <w:sz w:val="20"/>
          <w:szCs w:val="20"/>
          <w:lang w:val="en-US"/>
        </w:rPr>
        <w:t xml:space="preserve">н </w:t>
      </w:r>
      <w:r w:rsidRPr="005C475B">
        <w:rPr>
          <w:rFonts w:ascii="Times New Roman" w:hAnsi="Times New Roman"/>
          <w:spacing w:val="-12"/>
          <w:sz w:val="20"/>
          <w:szCs w:val="20"/>
          <w:lang w:eastAsia="bg-BG"/>
        </w:rPr>
        <w:t>протокол по чл. 4.1. от този договор и представяне на изряден финансов документ.</w:t>
      </w:r>
    </w:p>
    <w:p w:rsidR="003D0D31" w:rsidRPr="005C475B" w:rsidRDefault="003D0D31" w:rsidP="006D2FAC">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(2). Всяко плащане ще се извърши по банковата  сметка на Изпълнителя ....................................................................................</w:t>
      </w:r>
    </w:p>
    <w:p w:rsidR="003D0D31" w:rsidRPr="005C475B" w:rsidRDefault="003D0D31" w:rsidP="006D2FAC">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 xml:space="preserve">..................................................................................; след представяне от Изпълнителя на изрядно попълнени финансово счетоводни  документи, отразяващи точно приетото от Възложителя. </w:t>
      </w:r>
    </w:p>
    <w:p w:rsidR="003D0D31" w:rsidRPr="005C475B" w:rsidRDefault="003D0D31" w:rsidP="006D2FAC">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(3). Фактурите следва да бъдат представени на упълномощения представител на НСА „Васил Левски” и на електронен адрес email: nsa.filipov@gmail.com</w:t>
      </w:r>
    </w:p>
    <w:p w:rsidR="003D0D31" w:rsidRPr="005C475B" w:rsidRDefault="003D0D31" w:rsidP="006D2FAC">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(4). Не се допускат корекции/промени на предложените единични цени, поради промяна на каквито и де е елементи от тяхното формиране.</w:t>
      </w:r>
    </w:p>
    <w:p w:rsidR="003D0D31" w:rsidRPr="005C475B" w:rsidRDefault="003D0D31" w:rsidP="006D2FAC">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(5). Всички плащания по този Договор се извършват в лева чрез банков превод по банкова сметка на ИЗПЪЛНИТЕЛЯ.</w:t>
      </w:r>
    </w:p>
    <w:p w:rsidR="003D0D31" w:rsidRPr="005C475B" w:rsidRDefault="003D0D31" w:rsidP="006D2FAC">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(6). Изпълнителят е длъжен да уведомява писмено Възложителя за всички последващи промени по ал. 2 в срок от 10 (десeт) дни, считано от момента на промяната. В случай че Изпълнителят не уведоми Възложителя в този срок, счита се, че плащанията са надлежно извършени.</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(7). Некачествено извършени, недовършени и неизвършени работи не се заплащат от Възложителя.</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(8). При наличие на финансови средства, Възложителят в рамките на договорения срок може да възлага изпълнение на строително - ремонтни работи по договорените единични цени до достигане на обща стойност 20</w:t>
      </w:r>
      <w:r w:rsidRPr="005C475B">
        <w:rPr>
          <w:rFonts w:ascii="Times New Roman" w:hAnsi="Times New Roman"/>
          <w:sz w:val="20"/>
          <w:szCs w:val="20"/>
          <w:lang w:eastAsia="bg-BG"/>
        </w:rPr>
        <w:t>0 000 (двеста хиляди) лева без включен ДДС.</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(9). Изпълнителят няма право да изпълнява възложени строително - ремонтни работи, когато тяхната стойност би превишила стойността, определена в предходната алинея.</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(10). При сключен договор с подизпълнител, Възложителят извършва окончателно плащане към Изпълнителя, след като последният представи доказателства, че е заплатил на подизпълнителя всички работи приети по реда на Чл. 4.1 от този договор.</w:t>
      </w:r>
    </w:p>
    <w:p w:rsidR="003D0D31" w:rsidRPr="005C475B" w:rsidRDefault="003D0D31" w:rsidP="00AC35DA">
      <w:pPr>
        <w:spacing w:after="0" w:line="288" w:lineRule="auto"/>
        <w:ind w:firstLine="720"/>
        <w:jc w:val="both"/>
        <w:rPr>
          <w:rFonts w:ascii="Times New Roman" w:hAnsi="Times New Roman"/>
          <w:spacing w:val="-12"/>
          <w:sz w:val="20"/>
          <w:szCs w:val="20"/>
        </w:rPr>
      </w:pPr>
    </w:p>
    <w:p w:rsidR="003D0D31" w:rsidRPr="005C475B" w:rsidRDefault="003D0D31" w:rsidP="00942706">
      <w:pPr>
        <w:spacing w:after="0" w:line="288" w:lineRule="auto"/>
        <w:jc w:val="center"/>
        <w:rPr>
          <w:rFonts w:ascii="Times New Roman" w:hAnsi="Times New Roman"/>
          <w:b/>
          <w:spacing w:val="-12"/>
          <w:sz w:val="20"/>
          <w:szCs w:val="20"/>
        </w:rPr>
      </w:pPr>
      <w:r w:rsidRPr="005C475B">
        <w:rPr>
          <w:rFonts w:ascii="Times New Roman" w:hAnsi="Times New Roman"/>
          <w:b/>
          <w:spacing w:val="-12"/>
          <w:sz w:val="20"/>
          <w:szCs w:val="20"/>
        </w:rPr>
        <w:t>ПРИЕМАНЕ НА ИЗПЪЛНЕНИЕТО</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lang w:val="en-US"/>
        </w:rPr>
        <w:t>Чл.4.</w:t>
      </w:r>
      <w:r w:rsidRPr="005C475B">
        <w:rPr>
          <w:rFonts w:ascii="Times New Roman" w:hAnsi="Times New Roman"/>
          <w:spacing w:val="-12"/>
          <w:sz w:val="20"/>
          <w:szCs w:val="20"/>
        </w:rPr>
        <w:t>(1)</w:t>
      </w:r>
      <w:r w:rsidRPr="005C475B">
        <w:rPr>
          <w:rFonts w:ascii="Times New Roman" w:hAnsi="Times New Roman"/>
          <w:spacing w:val="-12"/>
          <w:sz w:val="20"/>
          <w:szCs w:val="20"/>
          <w:lang w:val="en-US"/>
        </w:rPr>
        <w:t xml:space="preserve"> </w:t>
      </w:r>
      <w:r w:rsidRPr="005C475B">
        <w:rPr>
          <w:rFonts w:ascii="Times New Roman" w:hAnsi="Times New Roman"/>
          <w:spacing w:val="-12"/>
          <w:sz w:val="20"/>
          <w:szCs w:val="20"/>
        </w:rPr>
        <w:t xml:space="preserve">Приемането от Възложителя на всеки, извършен от Изпълнителя ремонт се извършва с </w:t>
      </w:r>
      <w:r w:rsidRPr="005C475B">
        <w:rPr>
          <w:rFonts w:ascii="Times New Roman" w:hAnsi="Times New Roman"/>
          <w:spacing w:val="-12"/>
          <w:sz w:val="20"/>
          <w:szCs w:val="20"/>
          <w:lang w:val="en-US"/>
        </w:rPr>
        <w:t xml:space="preserve">подписване на </w:t>
      </w:r>
      <w:r w:rsidRPr="005C475B">
        <w:rPr>
          <w:rFonts w:ascii="Times New Roman" w:hAnsi="Times New Roman"/>
          <w:spacing w:val="-12"/>
          <w:sz w:val="20"/>
          <w:szCs w:val="20"/>
        </w:rPr>
        <w:t xml:space="preserve">двустранен </w:t>
      </w:r>
      <w:r w:rsidRPr="005C475B">
        <w:rPr>
          <w:rFonts w:ascii="Times New Roman" w:hAnsi="Times New Roman"/>
          <w:spacing w:val="-12"/>
          <w:sz w:val="20"/>
          <w:szCs w:val="20"/>
          <w:lang w:val="en-US"/>
        </w:rPr>
        <w:t>предавателно-приемател</w:t>
      </w:r>
      <w:r w:rsidRPr="005C475B">
        <w:rPr>
          <w:rFonts w:ascii="Times New Roman" w:hAnsi="Times New Roman"/>
          <w:spacing w:val="-12"/>
          <w:sz w:val="20"/>
          <w:szCs w:val="20"/>
        </w:rPr>
        <w:t>е</w:t>
      </w:r>
      <w:r w:rsidRPr="005C475B">
        <w:rPr>
          <w:rFonts w:ascii="Times New Roman" w:hAnsi="Times New Roman"/>
          <w:spacing w:val="-12"/>
          <w:sz w:val="20"/>
          <w:szCs w:val="20"/>
          <w:lang w:val="en-US"/>
        </w:rPr>
        <w:t>н протокол</w:t>
      </w:r>
      <w:r w:rsidRPr="005C475B">
        <w:rPr>
          <w:rFonts w:ascii="Times New Roman" w:hAnsi="Times New Roman"/>
          <w:spacing w:val="-12"/>
          <w:sz w:val="20"/>
          <w:szCs w:val="20"/>
        </w:rPr>
        <w:t xml:space="preserve"> (по Образец 2 към договора), в който са описани действително извършените и приети работи, измерени са техните количества и са умножени по единичните цени приети в Предложението за изпълнението на ремонт. </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(2) </w:t>
      </w:r>
      <w:r w:rsidRPr="005C475B">
        <w:rPr>
          <w:rFonts w:ascii="Times New Roman" w:hAnsi="Times New Roman"/>
          <w:spacing w:val="-12"/>
          <w:sz w:val="20"/>
          <w:szCs w:val="20"/>
          <w:lang w:val="en-US"/>
        </w:rPr>
        <w:t>Предавателно-приемателн</w:t>
      </w:r>
      <w:r w:rsidRPr="005C475B">
        <w:rPr>
          <w:rFonts w:ascii="Times New Roman" w:hAnsi="Times New Roman"/>
          <w:spacing w:val="-12"/>
          <w:sz w:val="20"/>
          <w:szCs w:val="20"/>
        </w:rPr>
        <w:t>ия</w:t>
      </w:r>
      <w:r w:rsidRPr="005C475B">
        <w:rPr>
          <w:rFonts w:ascii="Times New Roman" w:hAnsi="Times New Roman"/>
          <w:spacing w:val="-12"/>
          <w:sz w:val="20"/>
          <w:szCs w:val="20"/>
          <w:lang w:val="en-US"/>
        </w:rPr>
        <w:t xml:space="preserve"> протокол се подписва от </w:t>
      </w:r>
      <w:r w:rsidRPr="005C475B">
        <w:rPr>
          <w:rFonts w:ascii="Times New Roman" w:hAnsi="Times New Roman"/>
          <w:spacing w:val="-12"/>
          <w:sz w:val="20"/>
          <w:szCs w:val="20"/>
        </w:rPr>
        <w:t xml:space="preserve">упълномощения представител </w:t>
      </w:r>
      <w:r w:rsidRPr="005C475B">
        <w:rPr>
          <w:rFonts w:ascii="Times New Roman" w:hAnsi="Times New Roman"/>
          <w:spacing w:val="-12"/>
          <w:sz w:val="20"/>
          <w:szCs w:val="20"/>
          <w:lang w:val="en-US"/>
        </w:rPr>
        <w:t>на ВЪЗЛОЖИТЕЛЯ</w:t>
      </w:r>
      <w:r w:rsidRPr="005C475B">
        <w:rPr>
          <w:rFonts w:ascii="Times New Roman" w:hAnsi="Times New Roman"/>
          <w:spacing w:val="-12"/>
          <w:sz w:val="20"/>
          <w:szCs w:val="20"/>
        </w:rPr>
        <w:t xml:space="preserve"> и от представител на Възложителя, отговарящ за поддръжката на сградата, в която е изпълнен ремонта,  а  от друга страна, от упълномощен </w:t>
      </w:r>
      <w:r w:rsidRPr="005C475B">
        <w:rPr>
          <w:rFonts w:ascii="Times New Roman" w:hAnsi="Times New Roman"/>
          <w:spacing w:val="-12"/>
          <w:sz w:val="20"/>
          <w:szCs w:val="20"/>
          <w:lang w:val="en-US"/>
        </w:rPr>
        <w:t>представител на Изпълнителя.</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(3) </w:t>
      </w:r>
      <w:r w:rsidRPr="005C475B">
        <w:rPr>
          <w:rFonts w:ascii="Times New Roman" w:hAnsi="Times New Roman"/>
          <w:spacing w:val="-12"/>
          <w:sz w:val="20"/>
          <w:szCs w:val="20"/>
          <w:lang w:val="en-US"/>
        </w:rPr>
        <w:t>Упълномощен представител от страна на ВЪЗЛОЖИТЕЛЯ към датата на подписване на този договор е Ръководител отдел „Капитално строителство” – инж. Ивайло Филипов.</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Представители на НСА за поддръжката на сградите са:</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1. гр.София, Студентски град – Ректорат, МФСЗ, Закрити и открити спортни съоръжения и други находящи се в оградената територия на висшето училище, и ниско тяло на бл.18 – Красимир Деливерски</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2. Стол №1 - Александър Вуков</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3. Студентско общежитие бл.15, бл.61 вх.В, вх.Г, вх.Д, бл.70 - Вилис Ерменков</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4. Плувен басейн НСА, бул.“Прага“ №21 - Красимир Софрониев</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5. ПУСБ “проф.Иван Стайков“ - Природен парк „Витоша“ - ас. Деян Тодоров</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6. ВУСБ “Равда“, гр. Несебър, област Бургас - доц. Христо Константинов</w:t>
      </w:r>
    </w:p>
    <w:p w:rsidR="003D0D31" w:rsidRPr="005C475B" w:rsidRDefault="003D0D31" w:rsidP="00565AB9">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7. ПУСБ „проф Никола Хаджиев“, КК „Боровец“, Община Самоков – доц. Георги Палакарски</w:t>
      </w:r>
    </w:p>
    <w:p w:rsidR="003D0D31" w:rsidRPr="005C475B" w:rsidRDefault="003D0D31" w:rsidP="00DC3706">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8. ПУСБ Вихрен, Природен парк „Пирин</w:t>
      </w:r>
      <w:r w:rsidRPr="005C475B">
        <w:rPr>
          <w:rFonts w:ascii="Times New Roman" w:hAnsi="Times New Roman"/>
          <w:spacing w:val="-12"/>
          <w:sz w:val="20"/>
          <w:szCs w:val="20"/>
          <w:lang w:val="en-US" w:eastAsia="bg-BG"/>
        </w:rPr>
        <w:t>”</w:t>
      </w:r>
      <w:r w:rsidRPr="005C475B">
        <w:rPr>
          <w:rFonts w:ascii="Times New Roman" w:hAnsi="Times New Roman"/>
          <w:spacing w:val="-12"/>
          <w:sz w:val="20"/>
          <w:szCs w:val="20"/>
          <w:lang w:eastAsia="bg-BG"/>
        </w:rPr>
        <w:t xml:space="preserve"> - доц. Николай Панайотов </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 xml:space="preserve">(4) </w:t>
      </w:r>
      <w:r w:rsidRPr="005C475B">
        <w:rPr>
          <w:rFonts w:ascii="Times New Roman" w:hAnsi="Times New Roman"/>
          <w:spacing w:val="-12"/>
          <w:sz w:val="20"/>
          <w:szCs w:val="20"/>
          <w:lang w:val="en-US"/>
        </w:rPr>
        <w:t xml:space="preserve">Упълномощен представител от страна на ИЗПЪЛНИТЕЛЯ към датата на подписване на този договор </w:t>
      </w:r>
      <w:r w:rsidRPr="005C475B">
        <w:rPr>
          <w:rFonts w:ascii="Times New Roman" w:hAnsi="Times New Roman"/>
          <w:spacing w:val="-12"/>
          <w:sz w:val="20"/>
          <w:szCs w:val="20"/>
        </w:rPr>
        <w:t xml:space="preserve">е </w:t>
      </w:r>
      <w:r w:rsidRPr="005C475B">
        <w:rPr>
          <w:rFonts w:ascii="Times New Roman" w:hAnsi="Times New Roman"/>
          <w:spacing w:val="-12"/>
          <w:sz w:val="20"/>
          <w:szCs w:val="20"/>
          <w:lang w:val="en-US"/>
        </w:rPr>
        <w:t>..............................................................................</w:t>
      </w:r>
    </w:p>
    <w:p w:rsidR="003D0D31" w:rsidRPr="005C475B" w:rsidRDefault="003D0D31" w:rsidP="006D2FAC">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(5) Не се считат за приети работи, за които Възложителят не се е разписал и такива, които са разписани със забележка.</w:t>
      </w:r>
    </w:p>
    <w:p w:rsidR="003D0D31" w:rsidRPr="005C475B" w:rsidRDefault="003D0D31" w:rsidP="006D2FAC">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(6)</w:t>
      </w:r>
      <w:r w:rsidRPr="005C475B">
        <w:rPr>
          <w:rFonts w:ascii="Times New Roman" w:hAnsi="Times New Roman"/>
          <w:spacing w:val="-12"/>
          <w:sz w:val="20"/>
          <w:szCs w:val="20"/>
          <w:lang w:val="en-US"/>
        </w:rPr>
        <w:t xml:space="preserve"> Не се считат за приети работи, за които са входирани документи (протоколи, фактури и други) в деловодството на Национална спортна академия "Васил Левски".</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(7) </w:t>
      </w:r>
      <w:r w:rsidRPr="005C475B">
        <w:rPr>
          <w:rFonts w:ascii="Times New Roman" w:hAnsi="Times New Roman"/>
          <w:spacing w:val="-12"/>
          <w:sz w:val="20"/>
          <w:szCs w:val="20"/>
          <w:lang w:val="en-US"/>
        </w:rPr>
        <w:t>Възложителят приема изпълнението на дейност по този договор, за която Изпълнителят е сключил договор за подизпълнение, в присъствието на Изпълнителя и Подизпълнителя.</w:t>
      </w:r>
    </w:p>
    <w:p w:rsidR="003D0D31" w:rsidRPr="005C475B" w:rsidRDefault="003D0D31" w:rsidP="00AC35DA">
      <w:pPr>
        <w:spacing w:after="0" w:line="288" w:lineRule="auto"/>
        <w:ind w:firstLine="720"/>
        <w:jc w:val="both"/>
        <w:rPr>
          <w:rFonts w:ascii="Times New Roman" w:hAnsi="Times New Roman"/>
          <w:spacing w:val="-12"/>
          <w:sz w:val="20"/>
          <w:szCs w:val="20"/>
        </w:rPr>
      </w:pPr>
    </w:p>
    <w:p w:rsidR="003D0D31" w:rsidRPr="005C475B" w:rsidRDefault="003D0D31" w:rsidP="00382D43">
      <w:pPr>
        <w:spacing w:after="0" w:line="288" w:lineRule="auto"/>
        <w:jc w:val="center"/>
        <w:rPr>
          <w:rFonts w:ascii="Times New Roman" w:hAnsi="Times New Roman"/>
          <w:b/>
          <w:bCs/>
          <w:sz w:val="20"/>
          <w:szCs w:val="20"/>
          <w:lang w:val="ru-RU"/>
        </w:rPr>
      </w:pPr>
      <w:r w:rsidRPr="005C475B">
        <w:rPr>
          <w:rFonts w:ascii="Times New Roman" w:hAnsi="Times New Roman"/>
          <w:b/>
          <w:sz w:val="20"/>
          <w:szCs w:val="20"/>
          <w:lang w:val="ru-RU"/>
        </w:rPr>
        <w:t xml:space="preserve">ПРАВА И ЗАДЪЛЖЕНИЯ НА </w:t>
      </w:r>
      <w:r w:rsidRPr="005C475B">
        <w:rPr>
          <w:rFonts w:ascii="Times New Roman" w:hAnsi="Times New Roman"/>
          <w:b/>
          <w:bCs/>
          <w:sz w:val="20"/>
          <w:szCs w:val="20"/>
          <w:lang w:val="ru-RU"/>
        </w:rPr>
        <w:t>ИЗПЪЛНИТЕЛЯ</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lang w:val="en-US"/>
        </w:rPr>
        <w:t>Чл.5.</w:t>
      </w:r>
      <w:r w:rsidRPr="005C475B">
        <w:rPr>
          <w:rFonts w:ascii="Times New Roman" w:hAnsi="Times New Roman"/>
          <w:spacing w:val="-12"/>
          <w:sz w:val="20"/>
          <w:szCs w:val="20"/>
        </w:rPr>
        <w:t>(</w:t>
      </w:r>
      <w:r w:rsidRPr="005C475B">
        <w:rPr>
          <w:rFonts w:ascii="Times New Roman" w:hAnsi="Times New Roman"/>
          <w:spacing w:val="-12"/>
          <w:sz w:val="20"/>
          <w:szCs w:val="20"/>
          <w:lang w:val="en-US"/>
        </w:rPr>
        <w:t>1</w:t>
      </w:r>
      <w:r w:rsidRPr="005C475B">
        <w:rPr>
          <w:rFonts w:ascii="Times New Roman" w:hAnsi="Times New Roman"/>
          <w:spacing w:val="-12"/>
          <w:sz w:val="20"/>
          <w:szCs w:val="20"/>
        </w:rPr>
        <w:t xml:space="preserve">) </w:t>
      </w:r>
      <w:r w:rsidRPr="005C475B">
        <w:rPr>
          <w:rFonts w:ascii="Times New Roman" w:hAnsi="Times New Roman"/>
          <w:spacing w:val="-12"/>
          <w:sz w:val="20"/>
          <w:szCs w:val="20"/>
          <w:lang w:val="en-US"/>
        </w:rPr>
        <w:t>Изпълнителят по настоящия договор има право</w:t>
      </w:r>
      <w:r w:rsidRPr="005C475B">
        <w:rPr>
          <w:rFonts w:ascii="Times New Roman" w:hAnsi="Times New Roman"/>
          <w:spacing w:val="-12"/>
          <w:sz w:val="20"/>
          <w:szCs w:val="20"/>
        </w:rPr>
        <w:t>:</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1. </w:t>
      </w:r>
      <w:r w:rsidRPr="005C475B">
        <w:rPr>
          <w:rFonts w:ascii="Times New Roman" w:hAnsi="Times New Roman"/>
          <w:spacing w:val="-12"/>
          <w:sz w:val="20"/>
          <w:szCs w:val="20"/>
          <w:lang w:val="en-US"/>
        </w:rPr>
        <w:t>да получи цената на приетата работа съгласно условията и сроковете на този договор.</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да иска от Възложителя, в случай на необходимост, допълнителна информация и съдействие за изпълнение на възложената му конкретна работа.</w:t>
      </w:r>
    </w:p>
    <w:p w:rsidR="003D0D31" w:rsidRPr="005C475B" w:rsidRDefault="003D0D31" w:rsidP="008E474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 да получи гаранцията по чл.111, ал.2 от ЗОП, с която обезпечава изпълнението на договора, след изтичане на срока 31.12.2019 г., при условие, че към тази дата няма неизпълнени и/или незавършени работи по отстраняване на проявени дефекти, съобщени писмено от Възложителя. Възложителят има право да удовлетворява чрез представените от Изпълнителя гаранции, всички парични вземания, за всички случаи, в които Изпълнителят, негови служители, подизпълнители, членове на обединения, трети лица не са изпълнили кое да е от своите задължения по договора, както и при нанасяне на имуществени вреди, начисляване на неустойки, лихви и виновно невъзстановяване на авансово получени суми, за което Изпълнителят с подписване на този договор декларира своето предварително съгласие.</w:t>
      </w:r>
    </w:p>
    <w:p w:rsidR="003D0D31" w:rsidRPr="005C475B" w:rsidRDefault="003D0D31" w:rsidP="00AC35DA">
      <w:pPr>
        <w:spacing w:after="0" w:line="288" w:lineRule="auto"/>
        <w:ind w:firstLine="720"/>
        <w:jc w:val="both"/>
        <w:rPr>
          <w:rFonts w:ascii="Times New Roman" w:hAnsi="Times New Roman"/>
          <w:spacing w:val="-12"/>
          <w:sz w:val="20"/>
          <w:szCs w:val="20"/>
        </w:rPr>
      </w:pP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(2)</w:t>
      </w:r>
      <w:r w:rsidRPr="005C475B">
        <w:rPr>
          <w:rFonts w:ascii="Times New Roman" w:hAnsi="Times New Roman"/>
          <w:spacing w:val="-12"/>
          <w:sz w:val="20"/>
          <w:szCs w:val="20"/>
          <w:lang w:val="en-US"/>
        </w:rPr>
        <w:t xml:space="preserve"> Изпълнителят по настоящия договор </w:t>
      </w:r>
      <w:r w:rsidRPr="005C475B">
        <w:rPr>
          <w:rFonts w:ascii="Times New Roman" w:hAnsi="Times New Roman"/>
          <w:spacing w:val="-12"/>
          <w:sz w:val="20"/>
          <w:szCs w:val="20"/>
        </w:rPr>
        <w:t>е длъжен</w:t>
      </w:r>
      <w:r w:rsidRPr="005C475B">
        <w:rPr>
          <w:rFonts w:ascii="Times New Roman" w:hAnsi="Times New Roman"/>
          <w:spacing w:val="-12"/>
          <w:sz w:val="20"/>
          <w:szCs w:val="20"/>
          <w:lang w:val="en-US"/>
        </w:rPr>
        <w:t xml:space="preserve">: </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1. да изпълнява указания</w:t>
      </w:r>
      <w:r w:rsidRPr="005C475B">
        <w:rPr>
          <w:rFonts w:ascii="Times New Roman" w:hAnsi="Times New Roman"/>
          <w:spacing w:val="-12"/>
          <w:sz w:val="20"/>
          <w:szCs w:val="20"/>
        </w:rPr>
        <w:t>та</w:t>
      </w:r>
      <w:r w:rsidRPr="005C475B">
        <w:rPr>
          <w:rFonts w:ascii="Times New Roman" w:hAnsi="Times New Roman"/>
          <w:spacing w:val="-12"/>
          <w:sz w:val="20"/>
          <w:szCs w:val="20"/>
          <w:lang w:val="en-US"/>
        </w:rPr>
        <w:t xml:space="preserve"> на Възложителя</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свързани с изпълнението на </w:t>
      </w:r>
      <w:r w:rsidRPr="005C475B">
        <w:rPr>
          <w:rFonts w:ascii="Times New Roman" w:hAnsi="Times New Roman"/>
          <w:spacing w:val="-12"/>
          <w:sz w:val="20"/>
          <w:szCs w:val="20"/>
        </w:rPr>
        <w:t>този договор</w:t>
      </w:r>
      <w:r w:rsidRPr="005C475B">
        <w:rPr>
          <w:rFonts w:ascii="Times New Roman" w:hAnsi="Times New Roman"/>
          <w:spacing w:val="-12"/>
          <w:sz w:val="20"/>
          <w:szCs w:val="20"/>
          <w:lang w:val="en-US"/>
        </w:rPr>
        <w:t>.</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 xml:space="preserve">2. да изпълни качествено възложените </w:t>
      </w:r>
      <w:r w:rsidRPr="005C475B">
        <w:rPr>
          <w:rFonts w:ascii="Times New Roman" w:hAnsi="Times New Roman"/>
          <w:spacing w:val="-12"/>
          <w:sz w:val="20"/>
          <w:szCs w:val="20"/>
        </w:rPr>
        <w:t xml:space="preserve">му </w:t>
      </w:r>
      <w:r w:rsidRPr="005C475B">
        <w:rPr>
          <w:rFonts w:ascii="Times New Roman" w:hAnsi="Times New Roman"/>
          <w:spacing w:val="-12"/>
          <w:sz w:val="20"/>
          <w:szCs w:val="20"/>
          <w:lang w:val="en-US"/>
        </w:rPr>
        <w:t>работи в договорени</w:t>
      </w:r>
      <w:r w:rsidRPr="005C475B">
        <w:rPr>
          <w:rFonts w:ascii="Times New Roman" w:hAnsi="Times New Roman"/>
          <w:spacing w:val="-12"/>
          <w:sz w:val="20"/>
          <w:szCs w:val="20"/>
        </w:rPr>
        <w:t>те</w:t>
      </w:r>
      <w:r w:rsidRPr="005C475B">
        <w:rPr>
          <w:rFonts w:ascii="Times New Roman" w:hAnsi="Times New Roman"/>
          <w:spacing w:val="-12"/>
          <w:sz w:val="20"/>
          <w:szCs w:val="20"/>
          <w:lang w:val="en-US"/>
        </w:rPr>
        <w:t xml:space="preserve"> срок</w:t>
      </w:r>
      <w:r w:rsidRPr="005C475B">
        <w:rPr>
          <w:rFonts w:ascii="Times New Roman" w:hAnsi="Times New Roman"/>
          <w:spacing w:val="-12"/>
          <w:sz w:val="20"/>
          <w:szCs w:val="20"/>
        </w:rPr>
        <w:t>ове</w:t>
      </w:r>
      <w:r w:rsidRPr="005C475B">
        <w:rPr>
          <w:rFonts w:ascii="Times New Roman" w:hAnsi="Times New Roman"/>
          <w:spacing w:val="-12"/>
          <w:sz w:val="20"/>
          <w:szCs w:val="20"/>
          <w:lang w:val="en-US"/>
        </w:rPr>
        <w:t>;</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3. сам и за своя сметка да осигурява спазване на изискванията на Закона за здравословни и безопасни условия на труд.</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4. да осигури и гарантира безопасна работа на обекта, да обезопасява работната площадка, да провежда инструктаж по ТБОТ и др. съгласно законовите разпоредби, да застрахова работниците си и да съставя и съхранява целия набор от документи</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с които се осигурява безопасен и здравословен труд;</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lang w:val="en-US"/>
        </w:rPr>
        <w:t xml:space="preserve">5. да </w:t>
      </w:r>
      <w:r w:rsidRPr="005C475B">
        <w:rPr>
          <w:rFonts w:ascii="Times New Roman" w:hAnsi="Times New Roman"/>
          <w:spacing w:val="-12"/>
          <w:sz w:val="20"/>
          <w:szCs w:val="20"/>
        </w:rPr>
        <w:t xml:space="preserve"> осигурява мерки за осигурване на безопасност на служителите, преподавателите и студентите на НСА в зоната на изпълнение на ремонтните работи, както и в прилежащите зони.</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 xml:space="preserve">6. да </w:t>
      </w:r>
      <w:r w:rsidRPr="005C475B">
        <w:rPr>
          <w:rFonts w:ascii="Times New Roman" w:hAnsi="Times New Roman"/>
          <w:spacing w:val="-12"/>
          <w:sz w:val="20"/>
          <w:szCs w:val="20"/>
          <w:lang w:val="en-US"/>
        </w:rPr>
        <w:t xml:space="preserve">уведомява писмено незабавно Възложителя за затруднения при изпълнение на работата, както и при възникване </w:t>
      </w:r>
      <w:r w:rsidRPr="005C475B">
        <w:rPr>
          <w:rFonts w:ascii="Times New Roman" w:hAnsi="Times New Roman"/>
          <w:spacing w:val="-12"/>
          <w:sz w:val="20"/>
          <w:szCs w:val="20"/>
        </w:rPr>
        <w:t xml:space="preserve">и откриване </w:t>
      </w:r>
      <w:r w:rsidRPr="005C475B">
        <w:rPr>
          <w:rFonts w:ascii="Times New Roman" w:hAnsi="Times New Roman"/>
          <w:spacing w:val="-12"/>
          <w:sz w:val="20"/>
          <w:szCs w:val="20"/>
          <w:lang w:val="en-US"/>
        </w:rPr>
        <w:t xml:space="preserve">на скрити, непредвидени и недоговорени работи, без които изпълнението на възложената работа не би могло да бъде </w:t>
      </w:r>
      <w:r w:rsidRPr="005C475B">
        <w:rPr>
          <w:rFonts w:ascii="Times New Roman" w:hAnsi="Times New Roman"/>
          <w:spacing w:val="-12"/>
          <w:sz w:val="20"/>
          <w:szCs w:val="20"/>
        </w:rPr>
        <w:t xml:space="preserve">довършено и </w:t>
      </w:r>
      <w:r w:rsidRPr="005C475B">
        <w:rPr>
          <w:rFonts w:ascii="Times New Roman" w:hAnsi="Times New Roman"/>
          <w:spacing w:val="-12"/>
          <w:sz w:val="20"/>
          <w:szCs w:val="20"/>
          <w:lang w:val="en-US"/>
        </w:rPr>
        <w:t>изпълнено;</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7</w:t>
      </w:r>
      <w:r w:rsidRPr="005C475B">
        <w:rPr>
          <w:rFonts w:ascii="Times New Roman" w:hAnsi="Times New Roman"/>
          <w:spacing w:val="-12"/>
          <w:sz w:val="20"/>
          <w:szCs w:val="20"/>
          <w:lang w:val="en-US"/>
        </w:rPr>
        <w:t xml:space="preserve">. да </w:t>
      </w:r>
      <w:r w:rsidRPr="005C475B">
        <w:rPr>
          <w:rFonts w:ascii="Times New Roman" w:hAnsi="Times New Roman"/>
          <w:spacing w:val="-12"/>
          <w:sz w:val="20"/>
          <w:szCs w:val="20"/>
        </w:rPr>
        <w:t xml:space="preserve">се отзовава на покана за съвместен оглед за подготовка за извършване на ремонт и да представя своевременно </w:t>
      </w:r>
      <w:r w:rsidRPr="005C475B">
        <w:rPr>
          <w:rFonts w:ascii="Times New Roman" w:hAnsi="Times New Roman"/>
          <w:spacing w:val="-12"/>
          <w:sz w:val="20"/>
          <w:szCs w:val="20"/>
          <w:lang w:eastAsia="bg-BG"/>
        </w:rPr>
        <w:t>„Предложение за изпълнение на ремонт“ - Образец 1 към договора</w:t>
      </w:r>
      <w:r w:rsidRPr="005C475B">
        <w:rPr>
          <w:rFonts w:ascii="Times New Roman" w:hAnsi="Times New Roman"/>
          <w:spacing w:val="-12"/>
          <w:sz w:val="20"/>
          <w:szCs w:val="20"/>
        </w:rPr>
        <w:t xml:space="preserve"> за всеки конкретен ремонт.</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8. да започне работа по конкретен ремонт до 3 дни от датата уведомяване от Възложителя за нея по електронна поща, освен ако в писмото не е указано друго.</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9. да изпрати на Възложителя оригинален екземпляр при сключване на договор с подизпълнител, заедно с доказателства, че не е нарушена забраната по чл.66, ал.2 от ЗОП.</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10. да информира Възложителя преди да пристъпи към закриване на работи</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11. да представя  сертификати и декларации за вложените материали, както и протоколи, удостоверяващи изпълнението на закритите работи, където е приложимо. </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 xml:space="preserve">12. </w:t>
      </w:r>
      <w:r w:rsidRPr="005C475B">
        <w:rPr>
          <w:rFonts w:ascii="Times New Roman" w:hAnsi="Times New Roman"/>
          <w:spacing w:val="-12"/>
          <w:sz w:val="20"/>
          <w:szCs w:val="20"/>
          <w:lang w:val="en-US"/>
        </w:rPr>
        <w:t xml:space="preserve">да </w:t>
      </w:r>
      <w:r w:rsidRPr="005C475B">
        <w:rPr>
          <w:rFonts w:ascii="Times New Roman" w:hAnsi="Times New Roman"/>
          <w:spacing w:val="-12"/>
          <w:sz w:val="20"/>
          <w:szCs w:val="20"/>
        </w:rPr>
        <w:t xml:space="preserve">предаде на Възложителя демонтираните при извършване на строително ремонтните работи чугунени водосточни тръби. Останалите демонтирани елементи и материали ще бъдат унищожени от Изпълнителя за негова сметка  и заедно със строителните отпадъци ще бъдат извозени </w:t>
      </w:r>
      <w:r w:rsidRPr="005C475B">
        <w:rPr>
          <w:rFonts w:ascii="Times New Roman" w:hAnsi="Times New Roman"/>
          <w:spacing w:val="-12"/>
          <w:sz w:val="20"/>
          <w:szCs w:val="20"/>
          <w:lang w:val="en-US"/>
        </w:rPr>
        <w:t>от обекта.</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13</w:t>
      </w:r>
      <w:r w:rsidRPr="005C475B">
        <w:rPr>
          <w:rFonts w:ascii="Times New Roman" w:hAnsi="Times New Roman"/>
          <w:spacing w:val="-12"/>
          <w:sz w:val="20"/>
          <w:szCs w:val="20"/>
          <w:lang w:val="en-US"/>
        </w:rPr>
        <w:t xml:space="preserve">. при сключване на договора да предостави гаранция за </w:t>
      </w:r>
      <w:r w:rsidRPr="005C475B">
        <w:rPr>
          <w:rFonts w:ascii="Times New Roman" w:hAnsi="Times New Roman"/>
          <w:spacing w:val="-12"/>
          <w:sz w:val="20"/>
          <w:szCs w:val="20"/>
        </w:rPr>
        <w:t xml:space="preserve">обезпечаване </w:t>
      </w:r>
      <w:r w:rsidRPr="005C475B">
        <w:rPr>
          <w:rFonts w:ascii="Times New Roman" w:hAnsi="Times New Roman"/>
          <w:spacing w:val="-12"/>
          <w:sz w:val="20"/>
          <w:szCs w:val="20"/>
          <w:lang w:val="en-US"/>
        </w:rPr>
        <w:t>изпълнение</w:t>
      </w:r>
      <w:r w:rsidRPr="005C475B">
        <w:rPr>
          <w:rFonts w:ascii="Times New Roman" w:hAnsi="Times New Roman"/>
          <w:spacing w:val="-12"/>
          <w:sz w:val="20"/>
          <w:szCs w:val="20"/>
        </w:rPr>
        <w:t>то на договора, в размер на 2 % (два процента) от прогнозната стойност на поръчката без включен ДДС която да служи за обезщетяване на Възложителя, при неизпълнение на задълженията на Изпълнителя. Да поддържа валидна гаранцията за срок до 31.12.201</w:t>
      </w:r>
      <w:r w:rsidRPr="005C475B">
        <w:rPr>
          <w:rFonts w:ascii="Times New Roman" w:hAnsi="Times New Roman"/>
          <w:spacing w:val="-12"/>
          <w:sz w:val="20"/>
          <w:szCs w:val="20"/>
          <w:lang w:val="en-US"/>
        </w:rPr>
        <w:t>9</w:t>
      </w:r>
      <w:r w:rsidRPr="005C475B">
        <w:rPr>
          <w:rFonts w:ascii="Times New Roman" w:hAnsi="Times New Roman"/>
          <w:spacing w:val="-12"/>
          <w:sz w:val="20"/>
          <w:szCs w:val="20"/>
        </w:rPr>
        <w:t xml:space="preserve"> г.</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lang w:val="en-US"/>
        </w:rPr>
        <w:t>1</w:t>
      </w:r>
      <w:r w:rsidRPr="005C475B">
        <w:rPr>
          <w:rFonts w:ascii="Times New Roman" w:hAnsi="Times New Roman"/>
          <w:spacing w:val="-12"/>
          <w:sz w:val="20"/>
          <w:szCs w:val="20"/>
        </w:rPr>
        <w:t>4</w:t>
      </w:r>
      <w:r w:rsidRPr="005C475B">
        <w:rPr>
          <w:rFonts w:ascii="Times New Roman" w:hAnsi="Times New Roman"/>
          <w:spacing w:val="-12"/>
          <w:sz w:val="20"/>
          <w:szCs w:val="20"/>
          <w:lang w:val="en-US"/>
        </w:rPr>
        <w:t>. да отговаря солидарно за всички действия и бездействия на свои служители и подизпълнители, при и по повод изпълнение на този договор, от които са настъпили вреди за Национална спортна академия „Васил Левски”</w:t>
      </w:r>
      <w:r w:rsidRPr="005C475B">
        <w:rPr>
          <w:rFonts w:ascii="Times New Roman" w:hAnsi="Times New Roman"/>
          <w:spacing w:val="-12"/>
          <w:sz w:val="20"/>
          <w:szCs w:val="20"/>
        </w:rPr>
        <w:t>.</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1</w:t>
      </w:r>
      <w:r w:rsidRPr="005C475B">
        <w:rPr>
          <w:rFonts w:ascii="Times New Roman" w:hAnsi="Times New Roman"/>
          <w:spacing w:val="-12"/>
          <w:sz w:val="20"/>
          <w:szCs w:val="20"/>
        </w:rPr>
        <w:t>5</w:t>
      </w:r>
      <w:r w:rsidRPr="005C475B">
        <w:rPr>
          <w:rFonts w:ascii="Times New Roman" w:hAnsi="Times New Roman"/>
          <w:spacing w:val="-12"/>
          <w:sz w:val="20"/>
          <w:szCs w:val="20"/>
          <w:lang w:val="en-US"/>
        </w:rPr>
        <w:t>. да не разгласява пред трети лица факти, обстоятелства, сведения и информация, относно дейността на Възложителя, която е узнал във връзка и по повод изпълнението на договора.</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lang w:val="en-US"/>
        </w:rPr>
        <w:t>1</w:t>
      </w:r>
      <w:r w:rsidRPr="005C475B">
        <w:rPr>
          <w:rFonts w:ascii="Times New Roman" w:hAnsi="Times New Roman"/>
          <w:spacing w:val="-12"/>
          <w:sz w:val="20"/>
          <w:szCs w:val="20"/>
        </w:rPr>
        <w:t>6</w:t>
      </w:r>
      <w:r w:rsidRPr="005C475B">
        <w:rPr>
          <w:rFonts w:ascii="Times New Roman" w:hAnsi="Times New Roman"/>
          <w:spacing w:val="-12"/>
          <w:sz w:val="20"/>
          <w:szCs w:val="20"/>
          <w:lang w:val="en-US"/>
        </w:rPr>
        <w:t xml:space="preserve">. да предоставя безплатно гаранционно </w:t>
      </w:r>
      <w:r w:rsidRPr="005C475B">
        <w:rPr>
          <w:rFonts w:ascii="Times New Roman" w:hAnsi="Times New Roman"/>
          <w:spacing w:val="-12"/>
          <w:sz w:val="20"/>
          <w:szCs w:val="20"/>
        </w:rPr>
        <w:t>поддържане</w:t>
      </w:r>
      <w:r w:rsidRPr="005C475B">
        <w:rPr>
          <w:rFonts w:ascii="Times New Roman" w:hAnsi="Times New Roman"/>
          <w:spacing w:val="-12"/>
          <w:sz w:val="20"/>
          <w:szCs w:val="20"/>
          <w:lang w:val="en-US"/>
        </w:rPr>
        <w:t xml:space="preserve"> на всички изпълнени работи</w:t>
      </w:r>
      <w:r w:rsidRPr="005C475B">
        <w:rPr>
          <w:rFonts w:ascii="Times New Roman" w:hAnsi="Times New Roman"/>
          <w:spacing w:val="-12"/>
          <w:sz w:val="20"/>
          <w:szCs w:val="20"/>
        </w:rPr>
        <w:t xml:space="preserve"> съгласно условията и сроковете на своето техническо предложение.</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1</w:t>
      </w:r>
      <w:r w:rsidRPr="005C475B">
        <w:rPr>
          <w:rFonts w:ascii="Times New Roman" w:hAnsi="Times New Roman"/>
          <w:spacing w:val="-12"/>
          <w:sz w:val="20"/>
          <w:szCs w:val="20"/>
        </w:rPr>
        <w:t>7</w:t>
      </w:r>
      <w:r w:rsidRPr="005C475B">
        <w:rPr>
          <w:rFonts w:ascii="Times New Roman" w:hAnsi="Times New Roman"/>
          <w:spacing w:val="-12"/>
          <w:sz w:val="20"/>
          <w:szCs w:val="20"/>
          <w:lang w:val="en-US"/>
        </w:rPr>
        <w:t>.</w:t>
      </w:r>
      <w:r w:rsidRPr="005C475B">
        <w:rPr>
          <w:rFonts w:ascii="Times New Roman" w:hAnsi="Times New Roman"/>
          <w:spacing w:val="-12"/>
          <w:sz w:val="20"/>
          <w:szCs w:val="20"/>
        </w:rPr>
        <w:t xml:space="preserve"> </w:t>
      </w:r>
      <w:r w:rsidRPr="005C475B">
        <w:rPr>
          <w:rFonts w:ascii="Times New Roman" w:hAnsi="Times New Roman"/>
          <w:spacing w:val="-12"/>
          <w:sz w:val="20"/>
          <w:szCs w:val="20"/>
          <w:lang w:val="en-US"/>
        </w:rPr>
        <w:t xml:space="preserve">да изпълнява всички заявени от Възложителя искания за гаранционно </w:t>
      </w:r>
      <w:r w:rsidRPr="005C475B">
        <w:rPr>
          <w:rFonts w:ascii="Times New Roman" w:hAnsi="Times New Roman"/>
          <w:spacing w:val="-12"/>
          <w:sz w:val="20"/>
          <w:szCs w:val="20"/>
        </w:rPr>
        <w:t>поддържане</w:t>
      </w:r>
      <w:r w:rsidRPr="005C475B">
        <w:rPr>
          <w:rFonts w:ascii="Times New Roman" w:hAnsi="Times New Roman"/>
          <w:spacing w:val="-12"/>
          <w:sz w:val="20"/>
          <w:szCs w:val="20"/>
          <w:lang w:val="en-US"/>
        </w:rPr>
        <w:t xml:space="preserve"> и ремонт, като се явява за оглед до 3 (три) работни дни след писменото му уведомяване от Възложителя и да участва в съставяне на констативен протокол</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в който да се ангажира с конкретен разумен срок за отстраняване на дефекта.</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18</w:t>
      </w:r>
      <w:r w:rsidRPr="005C475B">
        <w:rPr>
          <w:rFonts w:ascii="Times New Roman" w:hAnsi="Times New Roman"/>
          <w:spacing w:val="-12"/>
          <w:sz w:val="20"/>
          <w:szCs w:val="20"/>
          <w:lang w:val="en-US"/>
        </w:rPr>
        <w:t>. да представя за одобрение в процеса на работа мостри на материали за одобрение от Възложителя, преди доставка</w:t>
      </w:r>
      <w:r w:rsidRPr="005C475B">
        <w:rPr>
          <w:rFonts w:ascii="Times New Roman" w:hAnsi="Times New Roman"/>
          <w:spacing w:val="-12"/>
          <w:sz w:val="20"/>
          <w:szCs w:val="20"/>
        </w:rPr>
        <w:t>та</w:t>
      </w:r>
      <w:r w:rsidRPr="005C475B">
        <w:rPr>
          <w:rFonts w:ascii="Times New Roman" w:hAnsi="Times New Roman"/>
          <w:spacing w:val="-12"/>
          <w:sz w:val="20"/>
          <w:szCs w:val="20"/>
          <w:lang w:val="en-US"/>
        </w:rPr>
        <w:t xml:space="preserve"> и влагането им в обекта.</w:t>
      </w:r>
      <w:r w:rsidRPr="005C475B">
        <w:rPr>
          <w:rFonts w:ascii="Times New Roman" w:hAnsi="Times New Roman"/>
          <w:spacing w:val="-12"/>
          <w:sz w:val="20"/>
          <w:szCs w:val="20"/>
        </w:rPr>
        <w:t xml:space="preserve">  Да не влага в ремонта материали, които Възложителят не е одобрил.</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19</w:t>
      </w:r>
      <w:r w:rsidRPr="005C475B">
        <w:rPr>
          <w:rFonts w:ascii="Times New Roman" w:hAnsi="Times New Roman"/>
          <w:spacing w:val="-12"/>
          <w:sz w:val="20"/>
          <w:szCs w:val="20"/>
          <w:lang w:val="en-US"/>
        </w:rPr>
        <w:t>. да транспортира за своя сметка, отговорност и на свой риск всички работници, материали, техника и други необходими за изпълнение на работата;</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20</w:t>
      </w:r>
      <w:r w:rsidRPr="005C475B">
        <w:rPr>
          <w:rFonts w:ascii="Times New Roman" w:hAnsi="Times New Roman"/>
          <w:spacing w:val="-12"/>
          <w:sz w:val="20"/>
          <w:szCs w:val="20"/>
          <w:lang w:val="en-US"/>
        </w:rPr>
        <w:t>. да не издава фактура и да не претендира за плащане на невъзложени, неодобрени и неизпълнени работи.</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21</w:t>
      </w:r>
      <w:r w:rsidRPr="005C475B">
        <w:rPr>
          <w:rFonts w:ascii="Times New Roman" w:hAnsi="Times New Roman"/>
          <w:spacing w:val="-12"/>
          <w:sz w:val="20"/>
          <w:szCs w:val="20"/>
          <w:lang w:val="en-US"/>
        </w:rPr>
        <w:t xml:space="preserve">. да почисти и отстрани от обектите цялата своя механизация, излишните материали и/или отпадъци преди подписването на </w:t>
      </w:r>
      <w:r w:rsidRPr="005C475B">
        <w:rPr>
          <w:rFonts w:ascii="Times New Roman" w:hAnsi="Times New Roman"/>
          <w:spacing w:val="-12"/>
          <w:sz w:val="20"/>
          <w:szCs w:val="20"/>
        </w:rPr>
        <w:t>ППП по чл.4(1) от този договор</w:t>
      </w:r>
      <w:r w:rsidRPr="005C475B">
        <w:rPr>
          <w:rFonts w:ascii="Times New Roman" w:hAnsi="Times New Roman"/>
          <w:spacing w:val="-12"/>
          <w:sz w:val="20"/>
          <w:szCs w:val="20"/>
          <w:lang w:val="en-US"/>
        </w:rPr>
        <w:t xml:space="preserve">. </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22</w:t>
      </w:r>
      <w:r w:rsidRPr="005C475B">
        <w:rPr>
          <w:rFonts w:ascii="Times New Roman" w:hAnsi="Times New Roman"/>
          <w:spacing w:val="-12"/>
          <w:sz w:val="20"/>
          <w:szCs w:val="20"/>
          <w:lang w:val="en-US"/>
        </w:rPr>
        <w:t>.</w:t>
      </w:r>
      <w:r w:rsidRPr="005C475B">
        <w:rPr>
          <w:rFonts w:ascii="Times New Roman" w:hAnsi="Times New Roman"/>
          <w:spacing w:val="-12"/>
          <w:sz w:val="20"/>
          <w:szCs w:val="20"/>
        </w:rPr>
        <w:t xml:space="preserve"> до 31.12.2019 г. </w:t>
      </w:r>
      <w:r w:rsidRPr="005C475B">
        <w:rPr>
          <w:rFonts w:ascii="Times New Roman" w:hAnsi="Times New Roman"/>
          <w:spacing w:val="-12"/>
          <w:sz w:val="20"/>
          <w:szCs w:val="20"/>
          <w:lang w:val="en-US"/>
        </w:rPr>
        <w:t xml:space="preserve">да поддържа </w:t>
      </w:r>
      <w:r w:rsidRPr="005C475B">
        <w:rPr>
          <w:rFonts w:ascii="Times New Roman" w:hAnsi="Times New Roman"/>
          <w:spacing w:val="-12"/>
          <w:sz w:val="20"/>
          <w:szCs w:val="20"/>
        </w:rPr>
        <w:t>валидна</w:t>
      </w:r>
      <w:r w:rsidRPr="005C475B">
        <w:rPr>
          <w:rFonts w:ascii="Times New Roman" w:hAnsi="Times New Roman"/>
          <w:spacing w:val="-12"/>
          <w:sz w:val="20"/>
          <w:szCs w:val="20"/>
          <w:lang w:val="en-US"/>
        </w:rPr>
        <w:t xml:space="preserve"> застраховка “професионална отговорност”, като лице изпълняващо строителна дейност за вреди, причинени на Възложителя или на трети лица, съгласно Наредбата за условията и реда за задължително застраховане в проектирането и строителството (Д.В. бр.17/2004г.).</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2</w:t>
      </w:r>
      <w:r w:rsidRPr="005C475B">
        <w:rPr>
          <w:rFonts w:ascii="Times New Roman" w:hAnsi="Times New Roman"/>
          <w:spacing w:val="-12"/>
          <w:sz w:val="20"/>
          <w:szCs w:val="20"/>
        </w:rPr>
        <w:t>3</w:t>
      </w:r>
      <w:r w:rsidRPr="005C475B">
        <w:rPr>
          <w:rFonts w:ascii="Times New Roman" w:hAnsi="Times New Roman"/>
          <w:spacing w:val="-12"/>
          <w:sz w:val="20"/>
          <w:szCs w:val="20"/>
          <w:lang w:val="en-US"/>
        </w:rPr>
        <w:t xml:space="preserve">. да не се позовава на незнание и/или непознаване на обекта, предмет на </w:t>
      </w:r>
      <w:r w:rsidRPr="005C475B">
        <w:rPr>
          <w:rFonts w:ascii="Times New Roman" w:hAnsi="Times New Roman"/>
          <w:spacing w:val="-12"/>
          <w:sz w:val="20"/>
          <w:szCs w:val="20"/>
        </w:rPr>
        <w:t>ремонт</w:t>
      </w:r>
      <w:r w:rsidRPr="005C475B">
        <w:rPr>
          <w:rFonts w:ascii="Times New Roman" w:hAnsi="Times New Roman"/>
          <w:spacing w:val="-12"/>
          <w:sz w:val="20"/>
          <w:szCs w:val="20"/>
          <w:lang w:val="en-US"/>
        </w:rPr>
        <w:t>, с оглед евентуално неизпълнение.</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2</w:t>
      </w:r>
      <w:r w:rsidRPr="005C475B">
        <w:rPr>
          <w:rFonts w:ascii="Times New Roman" w:hAnsi="Times New Roman"/>
          <w:spacing w:val="-12"/>
          <w:sz w:val="20"/>
          <w:szCs w:val="20"/>
        </w:rPr>
        <w:t>4</w:t>
      </w:r>
      <w:r w:rsidRPr="005C475B">
        <w:rPr>
          <w:rFonts w:ascii="Times New Roman" w:hAnsi="Times New Roman"/>
          <w:spacing w:val="-12"/>
          <w:sz w:val="20"/>
          <w:szCs w:val="20"/>
          <w:lang w:val="en-US"/>
        </w:rPr>
        <w:t>. да не допуска повреди или разрушения на инженерната инфраструктура в и извън границите на обекта, при осъществяване на действия по изпълнение на договора.</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2</w:t>
      </w:r>
      <w:r w:rsidRPr="005C475B">
        <w:rPr>
          <w:rFonts w:ascii="Times New Roman" w:hAnsi="Times New Roman"/>
          <w:spacing w:val="-12"/>
          <w:sz w:val="20"/>
          <w:szCs w:val="20"/>
        </w:rPr>
        <w:t>5</w:t>
      </w:r>
      <w:r w:rsidRPr="005C475B">
        <w:rPr>
          <w:rFonts w:ascii="Times New Roman" w:hAnsi="Times New Roman"/>
          <w:spacing w:val="-12"/>
          <w:sz w:val="20"/>
          <w:szCs w:val="20"/>
          <w:lang w:val="en-US"/>
        </w:rPr>
        <w:t>. да възстанови всички щети, причинени или настъпили по смисъла на предходната точка.</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26</w:t>
      </w:r>
      <w:r w:rsidRPr="005C475B">
        <w:rPr>
          <w:rFonts w:ascii="Times New Roman" w:hAnsi="Times New Roman"/>
          <w:spacing w:val="-12"/>
          <w:sz w:val="20"/>
          <w:szCs w:val="20"/>
          <w:lang w:val="en-US"/>
        </w:rPr>
        <w:t>. да не допуска замърсяване на улици и околната среда, да осигурява опазване на дърветата, тротоарите и площадките. Санкциите при констатирани нарушения са за сметка на Изпълнителя.</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27</w:t>
      </w:r>
      <w:r w:rsidRPr="005C475B">
        <w:rPr>
          <w:rFonts w:ascii="Times New Roman" w:hAnsi="Times New Roman"/>
          <w:spacing w:val="-12"/>
          <w:sz w:val="20"/>
          <w:szCs w:val="20"/>
          <w:lang w:val="en-US"/>
        </w:rPr>
        <w:t>. да извършва повторно за своя сметка всички работи по отстраняването на виновно допуснати грешки и недостатъци, констатирани от Възложителя на обекта.</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28. да не допуска изхвърляне от сградите на строителни отпадъци в необезопасени участъци, като за всеки установен от възложителя случай, да заплаща неустойка в размер на по 500 (петстотин) лева.</w:t>
      </w:r>
    </w:p>
    <w:p w:rsidR="003D0D31" w:rsidRPr="005C475B" w:rsidRDefault="003D0D31" w:rsidP="00AC35DA">
      <w:pPr>
        <w:spacing w:after="0" w:line="288" w:lineRule="auto"/>
        <w:ind w:firstLine="720"/>
        <w:jc w:val="both"/>
        <w:rPr>
          <w:rFonts w:ascii="Times New Roman" w:hAnsi="Times New Roman"/>
          <w:sz w:val="20"/>
          <w:szCs w:val="20"/>
        </w:rPr>
      </w:pPr>
      <w:r w:rsidRPr="005C475B">
        <w:rPr>
          <w:rFonts w:ascii="Times New Roman" w:hAnsi="Times New Roman"/>
          <w:sz w:val="20"/>
          <w:szCs w:val="20"/>
        </w:rPr>
        <w:t>29. при временно складиране и изнасяне на строителни отпадъци да не задръства изходите за евакуация.</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30. да </w:t>
      </w:r>
      <w:r w:rsidRPr="005C475B">
        <w:rPr>
          <w:rFonts w:ascii="Times New Roman" w:hAnsi="Times New Roman"/>
          <w:spacing w:val="-12"/>
          <w:sz w:val="20"/>
          <w:szCs w:val="20"/>
          <w:lang w:val="en-US"/>
        </w:rPr>
        <w:t>издаде надлежно попълнен счетоводен документ за сумите, които съответстват на приетите от Възложителя работи.</w:t>
      </w:r>
    </w:p>
    <w:p w:rsidR="003D0D31" w:rsidRPr="005C475B" w:rsidRDefault="003D0D31" w:rsidP="00AC35DA">
      <w:pPr>
        <w:spacing w:after="0" w:line="288" w:lineRule="auto"/>
        <w:ind w:firstLine="720"/>
        <w:jc w:val="both"/>
        <w:rPr>
          <w:rFonts w:ascii="Times New Roman" w:hAnsi="Times New Roman"/>
          <w:spacing w:val="-12"/>
          <w:sz w:val="20"/>
          <w:szCs w:val="20"/>
        </w:rPr>
      </w:pPr>
    </w:p>
    <w:p w:rsidR="003D0D31" w:rsidRPr="005C475B" w:rsidRDefault="003D0D31" w:rsidP="00486636">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ПРАВА И ЗАДЪЛЖЕНИЯ НА ВЪЗЛОЖИТЕЛЯ</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Чл.</w:t>
      </w:r>
      <w:r w:rsidRPr="005C475B">
        <w:rPr>
          <w:rFonts w:ascii="Times New Roman" w:hAnsi="Times New Roman"/>
          <w:spacing w:val="-12"/>
          <w:sz w:val="20"/>
          <w:szCs w:val="20"/>
          <w:lang w:val="en-US"/>
        </w:rPr>
        <w:t xml:space="preserve">6. </w:t>
      </w:r>
      <w:r w:rsidRPr="005C475B">
        <w:rPr>
          <w:rFonts w:ascii="Times New Roman" w:hAnsi="Times New Roman"/>
          <w:spacing w:val="-12"/>
          <w:sz w:val="20"/>
          <w:szCs w:val="20"/>
        </w:rPr>
        <w:t xml:space="preserve">(1) </w:t>
      </w:r>
      <w:r w:rsidRPr="005C475B">
        <w:rPr>
          <w:rFonts w:ascii="Times New Roman" w:hAnsi="Times New Roman"/>
          <w:spacing w:val="-12"/>
          <w:sz w:val="20"/>
          <w:szCs w:val="20"/>
          <w:lang w:val="en-US"/>
        </w:rPr>
        <w:t>Възложителят има право:</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1</w:t>
      </w:r>
      <w:r w:rsidRPr="005C475B">
        <w:rPr>
          <w:rFonts w:ascii="Times New Roman" w:hAnsi="Times New Roman"/>
          <w:spacing w:val="-12"/>
          <w:sz w:val="20"/>
          <w:szCs w:val="20"/>
        </w:rPr>
        <w:t xml:space="preserve">. </w:t>
      </w:r>
      <w:r w:rsidRPr="005C475B">
        <w:rPr>
          <w:rFonts w:ascii="Times New Roman" w:hAnsi="Times New Roman"/>
          <w:spacing w:val="-12"/>
          <w:sz w:val="20"/>
          <w:szCs w:val="20"/>
          <w:lang w:val="en-US"/>
        </w:rPr>
        <w:t xml:space="preserve"> да осъществява контрол по изпълнение на договора;</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lang w:val="en-US"/>
        </w:rPr>
        <w:t>2. да извършва проверка относно качество, количество, стадии на изпълнение</w:t>
      </w:r>
      <w:r w:rsidRPr="005C475B">
        <w:rPr>
          <w:rFonts w:ascii="Times New Roman" w:hAnsi="Times New Roman"/>
          <w:spacing w:val="-12"/>
          <w:sz w:val="20"/>
          <w:szCs w:val="20"/>
        </w:rPr>
        <w:t xml:space="preserve"> на ремонтните строителни работи. </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w:t>
      </w:r>
      <w:r w:rsidRPr="005C475B">
        <w:rPr>
          <w:rFonts w:ascii="Times New Roman" w:hAnsi="Times New Roman"/>
          <w:spacing w:val="-12"/>
          <w:sz w:val="20"/>
          <w:szCs w:val="20"/>
          <w:lang w:val="en-US"/>
        </w:rPr>
        <w:t xml:space="preserve"> да получава точна и навременна информация </w:t>
      </w:r>
      <w:r w:rsidRPr="005C475B">
        <w:rPr>
          <w:rFonts w:ascii="Times New Roman" w:hAnsi="Times New Roman"/>
          <w:spacing w:val="-12"/>
          <w:sz w:val="20"/>
          <w:szCs w:val="20"/>
        </w:rPr>
        <w:t xml:space="preserve">от Изпълнителя, </w:t>
      </w:r>
      <w:r w:rsidRPr="005C475B">
        <w:rPr>
          <w:rFonts w:ascii="Times New Roman" w:hAnsi="Times New Roman"/>
          <w:spacing w:val="-12"/>
          <w:sz w:val="20"/>
          <w:szCs w:val="20"/>
          <w:lang w:val="en-US"/>
        </w:rPr>
        <w:t>която е от съществено значение за изпълнението</w:t>
      </w:r>
      <w:r w:rsidRPr="005C475B">
        <w:rPr>
          <w:rFonts w:ascii="Times New Roman" w:hAnsi="Times New Roman"/>
          <w:spacing w:val="-12"/>
          <w:sz w:val="20"/>
          <w:szCs w:val="20"/>
        </w:rPr>
        <w:t xml:space="preserve"> по този договор.</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4</w:t>
      </w:r>
      <w:r w:rsidRPr="005C475B">
        <w:rPr>
          <w:rFonts w:ascii="Times New Roman" w:hAnsi="Times New Roman"/>
          <w:spacing w:val="-12"/>
          <w:sz w:val="20"/>
          <w:szCs w:val="20"/>
          <w:lang w:val="en-US"/>
        </w:rPr>
        <w:t xml:space="preserve">. </w:t>
      </w:r>
      <w:r w:rsidRPr="005C475B">
        <w:rPr>
          <w:rFonts w:ascii="Times New Roman" w:hAnsi="Times New Roman"/>
          <w:spacing w:val="-12"/>
          <w:sz w:val="20"/>
          <w:szCs w:val="20"/>
        </w:rPr>
        <w:t xml:space="preserve">да не заплати некачествено извършени, недовършени и неизвършени строително ремонтни работи от Изпълнителя </w:t>
      </w:r>
      <w:r w:rsidRPr="005C475B">
        <w:rPr>
          <w:rFonts w:ascii="Times New Roman" w:hAnsi="Times New Roman"/>
          <w:spacing w:val="-12"/>
          <w:sz w:val="20"/>
          <w:szCs w:val="20"/>
          <w:lang w:val="en-US"/>
        </w:rPr>
        <w:t>до отстраняване на всички констатирани дефекти, несъответствия и недостатъци по вида и качеството на изпълн</w:t>
      </w:r>
      <w:r w:rsidRPr="005C475B">
        <w:rPr>
          <w:rFonts w:ascii="Times New Roman" w:hAnsi="Times New Roman"/>
          <w:spacing w:val="-12"/>
          <w:sz w:val="20"/>
          <w:szCs w:val="20"/>
        </w:rPr>
        <w:t>яваните</w:t>
      </w:r>
      <w:r w:rsidRPr="005C475B">
        <w:rPr>
          <w:rFonts w:ascii="Times New Roman" w:hAnsi="Times New Roman"/>
          <w:spacing w:val="-12"/>
          <w:sz w:val="20"/>
          <w:szCs w:val="20"/>
          <w:lang w:val="en-US"/>
        </w:rPr>
        <w:t xml:space="preserve"> работи</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без през това време да дължи заплащане на неустойки, обезщетения, лихви и други негативи.</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5. да откаже влагане на материали предложени от Изпълнителя. </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6</w:t>
      </w:r>
      <w:r w:rsidRPr="005C475B">
        <w:rPr>
          <w:rFonts w:ascii="Times New Roman" w:hAnsi="Times New Roman"/>
          <w:spacing w:val="-12"/>
          <w:sz w:val="20"/>
          <w:szCs w:val="20"/>
          <w:lang w:val="en-US"/>
        </w:rPr>
        <w:t xml:space="preserve">. </w:t>
      </w:r>
      <w:r w:rsidRPr="005C475B">
        <w:rPr>
          <w:rFonts w:ascii="Times New Roman" w:hAnsi="Times New Roman"/>
          <w:spacing w:val="-12"/>
          <w:sz w:val="20"/>
          <w:szCs w:val="20"/>
        </w:rPr>
        <w:t xml:space="preserve">при </w:t>
      </w:r>
      <w:r w:rsidRPr="005C475B">
        <w:rPr>
          <w:rFonts w:ascii="Times New Roman" w:hAnsi="Times New Roman"/>
          <w:spacing w:val="-12"/>
          <w:sz w:val="20"/>
          <w:szCs w:val="20"/>
          <w:lang w:val="en-US"/>
        </w:rPr>
        <w:t xml:space="preserve">констатирано некачествено изпълнение, да спира работата на Изпълнителя </w:t>
      </w:r>
      <w:r w:rsidRPr="005C475B">
        <w:rPr>
          <w:rFonts w:ascii="Times New Roman" w:hAnsi="Times New Roman"/>
          <w:spacing w:val="-12"/>
          <w:sz w:val="20"/>
          <w:szCs w:val="20"/>
        </w:rPr>
        <w:t xml:space="preserve">докато последният не отстрани причините за </w:t>
      </w:r>
      <w:r w:rsidRPr="005C475B">
        <w:rPr>
          <w:rFonts w:ascii="Times New Roman" w:hAnsi="Times New Roman"/>
          <w:spacing w:val="-12"/>
          <w:sz w:val="20"/>
          <w:szCs w:val="20"/>
          <w:lang w:val="en-US"/>
        </w:rPr>
        <w:t xml:space="preserve"> </w:t>
      </w:r>
      <w:r w:rsidRPr="005C475B">
        <w:rPr>
          <w:rFonts w:ascii="Times New Roman" w:hAnsi="Times New Roman"/>
          <w:spacing w:val="-12"/>
          <w:sz w:val="20"/>
          <w:szCs w:val="20"/>
        </w:rPr>
        <w:t>некачественото изпълнение</w:t>
      </w:r>
      <w:r w:rsidRPr="005C475B">
        <w:rPr>
          <w:rFonts w:ascii="Times New Roman" w:hAnsi="Times New Roman"/>
          <w:spacing w:val="-12"/>
          <w:sz w:val="20"/>
          <w:szCs w:val="20"/>
          <w:lang w:val="en-US"/>
        </w:rPr>
        <w:t>, както и да указва на същия за начина и технологията на изпълнение.</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7</w:t>
      </w:r>
      <w:r w:rsidRPr="005C475B">
        <w:rPr>
          <w:rFonts w:ascii="Times New Roman" w:hAnsi="Times New Roman"/>
          <w:spacing w:val="-12"/>
          <w:sz w:val="20"/>
          <w:szCs w:val="20"/>
          <w:lang w:val="en-US"/>
        </w:rPr>
        <w:t xml:space="preserve">. да иска и получи от Изпълнителя </w:t>
      </w:r>
      <w:r w:rsidRPr="005C475B">
        <w:rPr>
          <w:rFonts w:ascii="Times New Roman" w:hAnsi="Times New Roman"/>
          <w:sz w:val="20"/>
          <w:szCs w:val="20"/>
          <w:lang w:eastAsia="bg-BG"/>
        </w:rPr>
        <w:t>възстановяване, поправяне, подменяне, извършване, отстраняване и ремонтиране всички предявени от Възложителя повреди, дефекти, недостатъци и рекламации, възникнали в следствие на некачествено изпълнение, независимо от момента на възникването им, при условията и сроковете предложени от Изпълнителя в Техническото предложение.</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8</w:t>
      </w:r>
      <w:r w:rsidRPr="005C475B">
        <w:rPr>
          <w:rFonts w:ascii="Times New Roman" w:hAnsi="Times New Roman"/>
          <w:spacing w:val="-12"/>
          <w:sz w:val="20"/>
          <w:szCs w:val="20"/>
          <w:lang w:val="en-US"/>
        </w:rPr>
        <w:t xml:space="preserve">. да не възлага </w:t>
      </w:r>
      <w:r w:rsidRPr="005C475B">
        <w:rPr>
          <w:rFonts w:ascii="Times New Roman" w:hAnsi="Times New Roman"/>
          <w:spacing w:val="-12"/>
          <w:sz w:val="20"/>
          <w:szCs w:val="20"/>
        </w:rPr>
        <w:t>строително ремонтни работи</w:t>
      </w:r>
      <w:r w:rsidRPr="005C475B">
        <w:rPr>
          <w:rFonts w:ascii="Times New Roman" w:hAnsi="Times New Roman"/>
          <w:spacing w:val="-12"/>
          <w:sz w:val="20"/>
          <w:szCs w:val="20"/>
          <w:lang w:val="en-US"/>
        </w:rPr>
        <w:t xml:space="preserve">, </w:t>
      </w:r>
      <w:r w:rsidRPr="005C475B">
        <w:rPr>
          <w:rFonts w:ascii="Times New Roman" w:hAnsi="Times New Roman"/>
          <w:spacing w:val="-12"/>
          <w:sz w:val="20"/>
          <w:szCs w:val="20"/>
        </w:rPr>
        <w:t xml:space="preserve">за което не  </w:t>
      </w:r>
      <w:r w:rsidRPr="005C475B">
        <w:rPr>
          <w:rFonts w:ascii="Times New Roman" w:hAnsi="Times New Roman"/>
          <w:spacing w:val="-12"/>
          <w:sz w:val="20"/>
          <w:szCs w:val="20"/>
          <w:lang w:val="en-US"/>
        </w:rPr>
        <w:t>дължи на Изпълнителя неустойки, обезщетения, лихви, вреди и пропуснати ползи.</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9</w:t>
      </w:r>
      <w:r w:rsidRPr="005C475B">
        <w:rPr>
          <w:rFonts w:ascii="Times New Roman" w:hAnsi="Times New Roman"/>
          <w:spacing w:val="-12"/>
          <w:sz w:val="20"/>
          <w:szCs w:val="20"/>
          <w:lang w:val="en-US"/>
        </w:rPr>
        <w:t xml:space="preserve">. да удържа, усвоява и удовлетворява всички </w:t>
      </w:r>
      <w:r w:rsidRPr="005C475B">
        <w:rPr>
          <w:rFonts w:ascii="Times New Roman" w:hAnsi="Times New Roman"/>
          <w:spacing w:val="-12"/>
          <w:sz w:val="20"/>
          <w:szCs w:val="20"/>
        </w:rPr>
        <w:t xml:space="preserve">свои </w:t>
      </w:r>
      <w:r w:rsidRPr="005C475B">
        <w:rPr>
          <w:rFonts w:ascii="Times New Roman" w:hAnsi="Times New Roman"/>
          <w:spacing w:val="-12"/>
          <w:sz w:val="20"/>
          <w:szCs w:val="20"/>
          <w:lang w:val="en-US"/>
        </w:rPr>
        <w:t>имуществени претенции</w:t>
      </w:r>
      <w:r w:rsidRPr="005C475B">
        <w:rPr>
          <w:rFonts w:ascii="Times New Roman" w:hAnsi="Times New Roman"/>
          <w:spacing w:val="-12"/>
          <w:sz w:val="20"/>
          <w:szCs w:val="20"/>
        </w:rPr>
        <w:t xml:space="preserve"> </w:t>
      </w:r>
      <w:r w:rsidRPr="005C475B">
        <w:rPr>
          <w:rFonts w:ascii="Times New Roman" w:hAnsi="Times New Roman"/>
          <w:spacing w:val="-12"/>
          <w:sz w:val="20"/>
          <w:szCs w:val="20"/>
          <w:lang w:val="en-US"/>
        </w:rPr>
        <w:t xml:space="preserve">чрез гаранцията за изпълнение на договора </w:t>
      </w:r>
      <w:r w:rsidRPr="005C475B">
        <w:rPr>
          <w:rFonts w:ascii="Times New Roman" w:hAnsi="Times New Roman"/>
          <w:spacing w:val="-12"/>
          <w:sz w:val="20"/>
          <w:szCs w:val="20"/>
        </w:rPr>
        <w:t xml:space="preserve">до 31.12.2018 г. </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10</w:t>
      </w:r>
      <w:r w:rsidRPr="005C475B">
        <w:rPr>
          <w:rFonts w:ascii="Times New Roman" w:hAnsi="Times New Roman"/>
          <w:spacing w:val="-12"/>
          <w:sz w:val="20"/>
          <w:szCs w:val="20"/>
          <w:lang w:val="en-US"/>
        </w:rPr>
        <w:t>. да проверява доставените и вложени материали, като за сметка на Изпълнителя демонтира, развали, разруши и/или извърши друго действие, с оглед установяване на съответствието между одобрените с реално вложените материали и изпълнени работи.</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lang w:val="en-US"/>
        </w:rPr>
        <w:t>1</w:t>
      </w:r>
      <w:r w:rsidRPr="005C475B">
        <w:rPr>
          <w:rFonts w:ascii="Times New Roman" w:hAnsi="Times New Roman"/>
          <w:spacing w:val="-12"/>
          <w:sz w:val="20"/>
          <w:szCs w:val="20"/>
        </w:rPr>
        <w:t>1</w:t>
      </w:r>
      <w:r w:rsidRPr="005C475B">
        <w:rPr>
          <w:rFonts w:ascii="Times New Roman" w:hAnsi="Times New Roman"/>
          <w:spacing w:val="-12"/>
          <w:sz w:val="20"/>
          <w:szCs w:val="20"/>
          <w:lang w:val="en-US"/>
        </w:rPr>
        <w:t>. в случай, че Изпълнителят е обединение, да иска изпълнение от всеки един от участващите в обединението лица, както и да претендира причинените вреди, неустойки, обезщетения, пропуснати ползи и други от всяко едно от участващите в него лица.</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12.</w:t>
      </w:r>
      <w:r w:rsidRPr="005C475B">
        <w:rPr>
          <w:rFonts w:ascii="Times New Roman" w:hAnsi="Times New Roman"/>
          <w:spacing w:val="-12"/>
          <w:sz w:val="20"/>
          <w:szCs w:val="20"/>
          <w:lang w:val="en-US"/>
        </w:rPr>
        <w:t xml:space="preserve"> да поиска замяна на специалист</w:t>
      </w:r>
      <w:r w:rsidRPr="005C475B">
        <w:rPr>
          <w:rFonts w:ascii="Times New Roman" w:hAnsi="Times New Roman"/>
          <w:spacing w:val="-12"/>
          <w:sz w:val="20"/>
          <w:szCs w:val="20"/>
        </w:rPr>
        <w:t>, работник или служител на Изпълнителя</w:t>
      </w:r>
      <w:r w:rsidRPr="005C475B">
        <w:rPr>
          <w:rFonts w:ascii="Times New Roman" w:hAnsi="Times New Roman"/>
          <w:spacing w:val="-12"/>
          <w:sz w:val="20"/>
          <w:szCs w:val="20"/>
          <w:lang w:val="en-US"/>
        </w:rPr>
        <w:t xml:space="preserve">, в случай, че същият не изпълнява </w:t>
      </w:r>
      <w:r w:rsidRPr="005C475B">
        <w:rPr>
          <w:rFonts w:ascii="Times New Roman" w:hAnsi="Times New Roman"/>
          <w:spacing w:val="-12"/>
          <w:sz w:val="20"/>
          <w:szCs w:val="20"/>
        </w:rPr>
        <w:t>добросъвестно задълженията си.</w:t>
      </w:r>
      <w:r w:rsidRPr="005C475B">
        <w:rPr>
          <w:rFonts w:ascii="Times New Roman" w:hAnsi="Times New Roman"/>
          <w:spacing w:val="-12"/>
          <w:sz w:val="20"/>
          <w:szCs w:val="20"/>
          <w:lang w:val="en-US"/>
        </w:rPr>
        <w:t xml:space="preserve"> </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Възложителят е длъжен</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1.Да заплаща уговорената цена на всеки възложен строителен ремонт, след като Изпълнителя е извършил работата изцяло, качествено, точно, добросъвестно и съобразно изискванията на Възложителя и няма незавършени и недовършени работи.</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2.Да осигури достъп на изпълнителя до обектите за изпълнение на ремонтните работи.</w:t>
      </w:r>
    </w:p>
    <w:p w:rsidR="003D0D31" w:rsidRPr="005C475B" w:rsidRDefault="003D0D31" w:rsidP="00AC35D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 Да определи свой упълномощен представител, който да има правата и задълженията да го представлява пред Изпълнителя, във връзка с изпълнението на договора.</w:t>
      </w:r>
    </w:p>
    <w:p w:rsidR="003D0D31" w:rsidRPr="005C475B" w:rsidRDefault="003D0D31" w:rsidP="00AC35DA">
      <w:pPr>
        <w:spacing w:after="0" w:line="288" w:lineRule="auto"/>
        <w:ind w:firstLine="720"/>
        <w:jc w:val="both"/>
        <w:rPr>
          <w:rFonts w:ascii="Times New Roman" w:hAnsi="Times New Roman"/>
          <w:spacing w:val="-12"/>
          <w:sz w:val="20"/>
          <w:szCs w:val="20"/>
        </w:rPr>
      </w:pPr>
    </w:p>
    <w:p w:rsidR="003D0D31" w:rsidRPr="005C475B" w:rsidRDefault="003D0D31" w:rsidP="00FE45CA">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ПРЕКРАТЯВАНЕ НА ДОГОВОРА</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7. Настоящият договор се прекратява:</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 С изтичане на срока - 31.12.2019 г. или при достигане на възложени поръчки на стойност равна на прогнозната стойност на обществената поръчка, в зависимост от това кое от двете събития настъпи по-рано;</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(2).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(4) При условията по чл. 5, ал. 1, т. 3, б.”а” от ЗИФОДРЮПДРКТЛТДС.</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8. Договорът може да бъде прекратен:</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 По взаимно писмено съгласие на страните.</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Едностранно с 10-дневно писмено предизвестие отправено до другата страна.</w:t>
      </w:r>
    </w:p>
    <w:p w:rsidR="003D0D31" w:rsidRPr="005C475B" w:rsidRDefault="003D0D31" w:rsidP="00566557">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 Когато за ИЗПЪЛНИТЕЛЯ бъде открито производство по несъстоятелност или ликвидация – по искане на ВЪЗЛОЖИТЕЛЯ.</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9.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10. Във всички случаи на прекратяване на Договора, освен при прекратяване на юридическо лице – Страна по Договора без правоприемство:</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ИЗПЪЛНИТЕЛЯТ се задължава:</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а) да преустанови извършване на работите, с изключение на такива дейности, каквито може да бъдат необходими и писмено поискани от ВЪЗЛОЖИТЕЛЯ; </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б) да предаде на ВЪЗЛОЖИТЕЛЯ всички протоколи, доклади, отчети и други документи, изготвени от него в изпълнение на Договора до датата на прекратяването; и</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11. При предсрочно прекратяване на Договора, ВЪЗЛОЖИТЕЛЯТ е длъжен да заплати на ИЗПЪЛНИТЕЛЯ реално изпълнените и приети по установения в този договор ред работи.</w:t>
      </w:r>
    </w:p>
    <w:p w:rsidR="003D0D31" w:rsidRPr="005C475B" w:rsidRDefault="003D0D31" w:rsidP="00AC35DA">
      <w:pPr>
        <w:spacing w:after="0" w:line="288" w:lineRule="auto"/>
        <w:ind w:firstLine="720"/>
        <w:jc w:val="both"/>
        <w:rPr>
          <w:rFonts w:ascii="Times New Roman" w:hAnsi="Times New Roman"/>
          <w:spacing w:val="-12"/>
          <w:sz w:val="20"/>
          <w:szCs w:val="20"/>
        </w:rPr>
      </w:pPr>
    </w:p>
    <w:p w:rsidR="003D0D31" w:rsidRPr="005C475B" w:rsidRDefault="003D0D31" w:rsidP="008A4F2E">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ГАРАНЦИЯ ЗА ИЗПЪЛНЕНИЕ</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12.(1) ИЗПЪЛНИТЕЛЯТ представя на ВЪЗЛОЖИТЕЛЯ гаранция по чл.111, ал.2 от ЗОП, която да обезпечава изпълнението на договора, в размер на 2 % (два процента) от прогнозната стойност без включен ДДС, а именно 4000 (четири хиляди) лева  и със срок на валидност до 31.12.2019 г. включително. Определеният изпълнител сам избира формата на гаранцията за изпълнение, в една от формите по чл.111, ал.5 от ЗОП.</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Гаранцията за изпълнение на договора, служи за обезпечение на точното изпълнение на договора. Възложителят има право без предизвестие да удовлетворява чрез нея паричните си вземания срещу Изпълнителя, които последният не изпълнява доброволно (претърпени вреди, пропуснати ползи, неустойки и обезщетения).</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 Възложителят не дължи лихви върху сумите по предоставените гаранции, независимо от формата, под която са предоставени.</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(4). Гаранцията за изпълнение на договора се освобождава в срок до 15 работни дни след изтичане на срока на действие на договора, но само при условие, че Изпълнителят няма неизпълнени изискуеми задължения към Възложителя и при условие, че няма неразрешени спорове и/или не приключили съдебни производства, свързани с изпълнението на договора.</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(5). Възложителят освобождава гаранцията без да дължи лихви за периода, през който средствата законно са престояли при него.</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(6). Гаранцията за изпълнение на договора се освобождава при условие, че Изпълнителят няма неизпълнени изискуеми задължения към Възложителя и при условие, че няма неразрешени спорове и/или не приключили съдебни производства, свързани с изпълнението на договора, както и ако е направил изрично писмено искане да му бъде върната, с приложение на вносните платежни документи.</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(7) Освобождаването на Гаранцията за изпълнение се извършва, след като ИЗПЪЛНИТЕЛЯТ е направил писмено искане за това, както следва:</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1. когато е във формата на парична сума – чрез превеждане на сумата по банковата сметка на ИЗПЪЛНИТЕЛЯ; </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когато е във формата на банкова гаранция – чрез връщане на нейния оригинал на представител на ИЗПЪЛНИТЕЛЯ или упълномощено от него лице;</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 когато е във формата на застраховка – чрез връщане на оригинала на застрахователната полица/застрахователния сертификат на представител на ИЗПЪЛНИТЕЛЯ или упълномощено от него лице / изпращане на писмено уведомление до застрахователя.</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(8).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(9) Банката издател следва в срок до 3 (три) работни да преведе по сметка на ВЪЗЛОЖИТЕЛЯ: BG74 BNBG 9661 3300 1751 01, Обслужваща банка БНБ, ЦУ, BIC BNBG BGSD, исканата от Възложителя сума, въз основа на писмено искане от Възложителя. Банката издател на банковата гаранция няма право да поставя условия и изисквания, които да затрудняват Възложителя да усвои сумите по банковата гаранция.</w:t>
      </w:r>
    </w:p>
    <w:p w:rsidR="003D0D31" w:rsidRPr="005C475B" w:rsidRDefault="003D0D31" w:rsidP="008A4F2E">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(10). В случай на задържане от Възложителя на суми от внесена по сметка на Възложителя гаранция, Изпълнителят е длъжен в срок до 5 (пет) работни дни да я допълни до първоначалния и размер, като внесе задържаната от Възложителя сума по сметка на Възложителя IBAN: BG74 BNBG 9661 3300 1751 01, при БНБ, ЦУ, BIC BNBG BGSD.</w:t>
      </w:r>
    </w:p>
    <w:p w:rsidR="003D0D31" w:rsidRPr="005C475B" w:rsidRDefault="003D0D31" w:rsidP="00AC35DA">
      <w:pPr>
        <w:spacing w:after="0" w:line="288" w:lineRule="auto"/>
        <w:ind w:firstLine="720"/>
        <w:jc w:val="both"/>
        <w:rPr>
          <w:rFonts w:ascii="Times New Roman" w:hAnsi="Times New Roman"/>
          <w:spacing w:val="-12"/>
          <w:sz w:val="20"/>
          <w:szCs w:val="20"/>
        </w:rPr>
      </w:pPr>
    </w:p>
    <w:p w:rsidR="003D0D31" w:rsidRPr="005C475B" w:rsidRDefault="003D0D31" w:rsidP="001F7F0A">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 xml:space="preserve">НЕУСТОЙКИ, ОБЕЗЩЕТЕНИЯ И УСВОЯВАНЕ И ОСВОБОЖДАВАНЕ </w:t>
      </w:r>
    </w:p>
    <w:p w:rsidR="003D0D31" w:rsidRPr="005C475B" w:rsidRDefault="003D0D31" w:rsidP="001F7F0A">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НА ГАРАНЦИЯТА ЗА ИЗПЪЛНЕНИЕ</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Чл.13(</w:t>
      </w:r>
      <w:r w:rsidRPr="005C475B">
        <w:rPr>
          <w:rFonts w:ascii="Times New Roman" w:hAnsi="Times New Roman"/>
          <w:spacing w:val="-12"/>
          <w:sz w:val="20"/>
          <w:szCs w:val="20"/>
          <w:lang w:val="en-US"/>
        </w:rPr>
        <w:t>1</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При неспазване на срока за изпълнение</w:t>
      </w:r>
      <w:r w:rsidRPr="005C475B">
        <w:rPr>
          <w:rFonts w:ascii="Times New Roman" w:hAnsi="Times New Roman"/>
          <w:spacing w:val="-12"/>
          <w:sz w:val="20"/>
          <w:szCs w:val="20"/>
        </w:rPr>
        <w:t xml:space="preserve"> на конкретна поръчка</w:t>
      </w:r>
      <w:r w:rsidRPr="005C475B">
        <w:rPr>
          <w:rFonts w:ascii="Times New Roman" w:hAnsi="Times New Roman"/>
          <w:spacing w:val="-12"/>
          <w:sz w:val="20"/>
          <w:szCs w:val="20"/>
          <w:lang w:val="en-US"/>
        </w:rPr>
        <w:t>, Изпълнителят дължи на Възложителя неустойка в размер на по 50 /пет</w:t>
      </w:r>
      <w:r w:rsidRPr="005C475B">
        <w:rPr>
          <w:rFonts w:ascii="Times New Roman" w:hAnsi="Times New Roman"/>
          <w:spacing w:val="-12"/>
          <w:sz w:val="20"/>
          <w:szCs w:val="20"/>
        </w:rPr>
        <w:t>десет</w:t>
      </w:r>
      <w:r w:rsidRPr="005C475B">
        <w:rPr>
          <w:rFonts w:ascii="Times New Roman" w:hAnsi="Times New Roman"/>
          <w:spacing w:val="-12"/>
          <w:sz w:val="20"/>
          <w:szCs w:val="20"/>
          <w:lang w:val="en-US"/>
        </w:rPr>
        <w:t>/ лева на ден до окончателното приемане на същ</w:t>
      </w:r>
      <w:r w:rsidRPr="005C475B">
        <w:rPr>
          <w:rFonts w:ascii="Times New Roman" w:hAnsi="Times New Roman"/>
          <w:spacing w:val="-12"/>
          <w:sz w:val="20"/>
          <w:szCs w:val="20"/>
        </w:rPr>
        <w:t>ата</w:t>
      </w:r>
      <w:r w:rsidRPr="005C475B">
        <w:rPr>
          <w:rFonts w:ascii="Times New Roman" w:hAnsi="Times New Roman"/>
          <w:spacing w:val="-12"/>
          <w:sz w:val="20"/>
          <w:szCs w:val="20"/>
          <w:lang w:val="en-US"/>
        </w:rPr>
        <w:t xml:space="preserve"> от Възложителя, но не повече от </w:t>
      </w:r>
      <w:r w:rsidRPr="005C475B">
        <w:rPr>
          <w:rFonts w:ascii="Times New Roman" w:hAnsi="Times New Roman"/>
          <w:spacing w:val="-12"/>
          <w:sz w:val="20"/>
          <w:szCs w:val="20"/>
        </w:rPr>
        <w:t>1</w:t>
      </w:r>
      <w:r w:rsidRPr="005C475B">
        <w:rPr>
          <w:rFonts w:ascii="Times New Roman" w:hAnsi="Times New Roman"/>
          <w:spacing w:val="-12"/>
          <w:sz w:val="20"/>
          <w:szCs w:val="20"/>
          <w:lang w:val="en-US"/>
        </w:rPr>
        <w:t>000 (</w:t>
      </w:r>
      <w:r w:rsidRPr="005C475B">
        <w:rPr>
          <w:rFonts w:ascii="Times New Roman" w:hAnsi="Times New Roman"/>
          <w:spacing w:val="-12"/>
          <w:sz w:val="20"/>
          <w:szCs w:val="20"/>
        </w:rPr>
        <w:t>хиляда</w:t>
      </w:r>
      <w:r w:rsidRPr="005C475B">
        <w:rPr>
          <w:rFonts w:ascii="Times New Roman" w:hAnsi="Times New Roman"/>
          <w:spacing w:val="-12"/>
          <w:sz w:val="20"/>
          <w:szCs w:val="20"/>
          <w:lang w:val="en-US"/>
        </w:rPr>
        <w:t>) лева.</w:t>
      </w:r>
    </w:p>
    <w:p w:rsidR="003D0D31" w:rsidRPr="005C475B" w:rsidRDefault="003D0D31" w:rsidP="00AC35D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w:t>
      </w:r>
      <w:r w:rsidRPr="005C475B">
        <w:rPr>
          <w:rFonts w:ascii="Times New Roman" w:hAnsi="Times New Roman"/>
          <w:spacing w:val="-12"/>
          <w:sz w:val="20"/>
          <w:szCs w:val="20"/>
          <w:lang w:val="en-US"/>
        </w:rPr>
        <w:t>2</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При нанесени имуществени щети при и по повод възложените работи, както и такива настъпили от действия и /или бездействия на Изпълнителя, негови служители и /или подизпълнители, Възложителят има право да възложи на трето лице възстановяването им и/или да ги закупи от трето лице. В тези случаи Възложителят има право да избере дали да не заплати размера на изпълнени от Изпълнителя работи, ако такива се дължат или да </w:t>
      </w:r>
      <w:r w:rsidRPr="005C475B">
        <w:rPr>
          <w:rFonts w:ascii="Times New Roman" w:hAnsi="Times New Roman"/>
          <w:spacing w:val="-12"/>
          <w:sz w:val="20"/>
          <w:szCs w:val="20"/>
        </w:rPr>
        <w:t>усвои</w:t>
      </w:r>
      <w:r w:rsidRPr="005C475B">
        <w:rPr>
          <w:rFonts w:ascii="Times New Roman" w:hAnsi="Times New Roman"/>
          <w:spacing w:val="-12"/>
          <w:sz w:val="20"/>
          <w:szCs w:val="20"/>
          <w:lang w:val="en-US"/>
        </w:rPr>
        <w:t xml:space="preserve"> в полза на Национална спортна академия „Васил Левски” същия размер от гаранцията за добро изпълнение на договора.</w:t>
      </w:r>
    </w:p>
    <w:p w:rsidR="003D0D31" w:rsidRPr="005C475B" w:rsidRDefault="003D0D31" w:rsidP="001F7F0A">
      <w:pPr>
        <w:spacing w:after="0" w:line="288" w:lineRule="auto"/>
        <w:ind w:firstLine="720"/>
        <w:jc w:val="both"/>
        <w:rPr>
          <w:rFonts w:ascii="Times New Roman" w:hAnsi="Times New Roman"/>
          <w:spacing w:val="-12"/>
          <w:sz w:val="20"/>
          <w:szCs w:val="20"/>
          <w:lang w:val="en-US"/>
        </w:rPr>
      </w:pPr>
      <w:r w:rsidRPr="005C475B">
        <w:rPr>
          <w:rFonts w:ascii="Times New Roman" w:hAnsi="Times New Roman"/>
          <w:spacing w:val="-12"/>
          <w:sz w:val="20"/>
          <w:szCs w:val="20"/>
        </w:rPr>
        <w:t>(</w:t>
      </w:r>
      <w:r w:rsidRPr="005C475B">
        <w:rPr>
          <w:rFonts w:ascii="Times New Roman" w:hAnsi="Times New Roman"/>
          <w:spacing w:val="-12"/>
          <w:sz w:val="20"/>
          <w:szCs w:val="20"/>
          <w:lang w:val="en-US"/>
        </w:rPr>
        <w:t>3</w:t>
      </w:r>
      <w:r w:rsidRPr="005C475B">
        <w:rPr>
          <w:rFonts w:ascii="Times New Roman" w:hAnsi="Times New Roman"/>
          <w:spacing w:val="-12"/>
          <w:sz w:val="20"/>
          <w:szCs w:val="20"/>
        </w:rPr>
        <w:t>)</w:t>
      </w:r>
      <w:r w:rsidRPr="005C475B">
        <w:rPr>
          <w:rFonts w:ascii="Times New Roman" w:hAnsi="Times New Roman"/>
          <w:spacing w:val="-12"/>
          <w:sz w:val="20"/>
          <w:szCs w:val="20"/>
          <w:lang w:val="en-US"/>
        </w:rPr>
        <w:t xml:space="preserve"> Във всички случаи Възложителят има право да удовлетвори всички свои вземания като </w:t>
      </w:r>
      <w:r w:rsidRPr="005C475B">
        <w:rPr>
          <w:rFonts w:ascii="Times New Roman" w:hAnsi="Times New Roman"/>
          <w:spacing w:val="-12"/>
          <w:sz w:val="20"/>
          <w:szCs w:val="20"/>
        </w:rPr>
        <w:t xml:space="preserve">усвои или </w:t>
      </w:r>
      <w:r w:rsidRPr="005C475B">
        <w:rPr>
          <w:rFonts w:ascii="Times New Roman" w:hAnsi="Times New Roman"/>
          <w:spacing w:val="-12"/>
          <w:sz w:val="20"/>
          <w:szCs w:val="20"/>
          <w:lang w:val="en-US"/>
        </w:rPr>
        <w:t>прихване</w:t>
      </w:r>
      <w:r w:rsidRPr="005C475B">
        <w:rPr>
          <w:rFonts w:ascii="Times New Roman" w:hAnsi="Times New Roman"/>
          <w:spacing w:val="-12"/>
          <w:sz w:val="20"/>
          <w:szCs w:val="20"/>
        </w:rPr>
        <w:t xml:space="preserve"> </w:t>
      </w:r>
      <w:r w:rsidRPr="005C475B">
        <w:rPr>
          <w:rFonts w:ascii="Times New Roman" w:hAnsi="Times New Roman"/>
          <w:spacing w:val="-12"/>
          <w:sz w:val="20"/>
          <w:szCs w:val="20"/>
          <w:lang w:val="en-US"/>
        </w:rPr>
        <w:t>от дължимите</w:t>
      </w:r>
      <w:r w:rsidRPr="005C475B">
        <w:rPr>
          <w:rFonts w:ascii="Times New Roman" w:hAnsi="Times New Roman"/>
          <w:b/>
          <w:spacing w:val="-12"/>
          <w:sz w:val="20"/>
          <w:szCs w:val="20"/>
          <w:lang w:val="en-US"/>
        </w:rPr>
        <w:t xml:space="preserve"> </w:t>
      </w:r>
      <w:r w:rsidRPr="005C475B">
        <w:rPr>
          <w:rFonts w:ascii="Times New Roman" w:hAnsi="Times New Roman"/>
          <w:spacing w:val="-12"/>
          <w:sz w:val="20"/>
          <w:szCs w:val="20"/>
          <w:lang w:val="en-US"/>
        </w:rPr>
        <w:t xml:space="preserve">на Изпълнителя парични средства за изпълнени и приети работи, неустойки, обезщетения, лихви, нанесени щети, липси и други, без да е необходимо изричното писмено насрещно волеизявление за размера и основанието за </w:t>
      </w:r>
      <w:r w:rsidRPr="005C475B">
        <w:rPr>
          <w:rFonts w:ascii="Times New Roman" w:hAnsi="Times New Roman"/>
          <w:spacing w:val="-12"/>
          <w:sz w:val="20"/>
          <w:szCs w:val="20"/>
        </w:rPr>
        <w:t>усвояването</w:t>
      </w:r>
      <w:r w:rsidRPr="005C475B">
        <w:rPr>
          <w:rFonts w:ascii="Times New Roman" w:hAnsi="Times New Roman"/>
          <w:spacing w:val="-12"/>
          <w:sz w:val="20"/>
          <w:szCs w:val="20"/>
          <w:lang w:val="en-US"/>
        </w:rPr>
        <w:t xml:space="preserve"> и/или прихващането, за което Изпълнителя дава предварително своето изрично съгласие.</w:t>
      </w:r>
    </w:p>
    <w:p w:rsidR="003D0D31" w:rsidRPr="005C475B" w:rsidRDefault="003D0D31" w:rsidP="001F7F0A">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(4). В случаите, когато горното е невъзможно Възложителят има право да задържи в полза на Национална спортна академия "Васил Левски" от гаранцията за добро изпълнение всички неустойки, обезщетения, лихви, нанесени щети, липси и други, без да е необходимо изричното писмено насрещно волеизявление за размера и основанието за задържане и/или прихващането, за което Изпълнителя дава предварително своето изрично съгласие.</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Чл.14. (1) Неустойките се заплащат незабавно, при поискване от Възложителя, по следната банкова сметка IBAN: BG83 BNBG 9661 3100 1751 01, при БНБ, ЦУ, BIC BNBG BGSD. В случай че банковата сметка на Възложителя не е заверена със сумата на неустойката в срок до 5 (пет) работни дни от получаване на искането на Възложителя за плащане на неустойка, Възложителят има право да усвои сумата от гаранцията за изпълнение на договора.</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(2)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Чл.15.(1). ВЪЗЛОЖИТЕЛЯТ има право да удовлетвори всички свои вземания /като усвои или прихване/ от дължимите на Изпълнителя парични средства за неустойки, лихви и нанесени вреди, пряко свързани с този договор, без да е необходимо изричното писмено насрещно съгласие за размера и основанието за усвояване и/или прихващане.</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Възложителят има право да забави изплащането на разликата след усвояването/прихващането до представяне на съответния финансово - счетоводен документ, съобразен с усвояването /прихващането.</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16. 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3D0D31" w:rsidRPr="005C475B" w:rsidRDefault="003D0D31" w:rsidP="00AC35DA">
      <w:pPr>
        <w:spacing w:after="0" w:line="288" w:lineRule="auto"/>
        <w:jc w:val="both"/>
        <w:rPr>
          <w:rFonts w:ascii="Times New Roman" w:hAnsi="Times New Roman"/>
          <w:b/>
          <w:sz w:val="20"/>
          <w:szCs w:val="20"/>
        </w:rPr>
      </w:pPr>
    </w:p>
    <w:p w:rsidR="003D0D31" w:rsidRPr="005C475B" w:rsidRDefault="003D0D31" w:rsidP="00AC35DA">
      <w:pPr>
        <w:spacing w:after="0" w:line="288" w:lineRule="auto"/>
        <w:jc w:val="both"/>
        <w:rPr>
          <w:rFonts w:ascii="Times New Roman" w:hAnsi="Times New Roman"/>
          <w:b/>
          <w:sz w:val="20"/>
          <w:szCs w:val="20"/>
        </w:rPr>
      </w:pPr>
    </w:p>
    <w:p w:rsidR="003D0D31" w:rsidRPr="005C475B" w:rsidRDefault="003D0D31" w:rsidP="00A04D41">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НЕПРЕОДОЛИМА СИЛА</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17. (1)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 или чиято небрежност или умишлени действия или бездействия са довели до невъзможност за изпълнение на Договора.</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(4) Докато трае непреодолимата сила, изпълнението на задълженията на свързаните с тях насрещни задължения се спира.</w:t>
      </w:r>
    </w:p>
    <w:p w:rsidR="003D0D31" w:rsidRPr="005C475B" w:rsidRDefault="003D0D31" w:rsidP="00A04D41">
      <w:pPr>
        <w:spacing w:after="0" w:line="288" w:lineRule="auto"/>
        <w:ind w:firstLine="720"/>
        <w:jc w:val="both"/>
        <w:rPr>
          <w:rFonts w:ascii="Times New Roman" w:hAnsi="Times New Roman"/>
          <w:spacing w:val="-12"/>
          <w:sz w:val="20"/>
          <w:szCs w:val="20"/>
        </w:rPr>
      </w:pPr>
    </w:p>
    <w:p w:rsidR="003D0D31" w:rsidRPr="005C475B" w:rsidRDefault="003D0D31" w:rsidP="00A04D41">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ПРЕХВЪРЛЯНЕ НА ПРАВА И ЗАДЪЛЖЕНИЯ</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18.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3D0D31" w:rsidRPr="005C475B" w:rsidRDefault="003D0D31" w:rsidP="00A04D41">
      <w:pPr>
        <w:spacing w:after="0" w:line="288" w:lineRule="auto"/>
        <w:ind w:firstLine="720"/>
        <w:jc w:val="both"/>
        <w:rPr>
          <w:rFonts w:ascii="Times New Roman" w:hAnsi="Times New Roman"/>
          <w:spacing w:val="-12"/>
          <w:sz w:val="20"/>
          <w:szCs w:val="20"/>
        </w:rPr>
      </w:pPr>
    </w:p>
    <w:p w:rsidR="003D0D31" w:rsidRPr="005C475B" w:rsidRDefault="003D0D31" w:rsidP="00A04D41">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 xml:space="preserve">ДЕФИНИРАНИ ПОНЯТИЯ И ТЪЛКУВАНЕ </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19. (1)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3D0D31" w:rsidRPr="005C475B" w:rsidRDefault="003D0D31" w:rsidP="00A04D41">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(2) При противоречие между различни разпоредби или условия, съдържащи се в Договора и Приложенията, се прилагат следните правила специалните разпоредби на ЗОП, ППЗОП имат предимство пред разпоредбите на ЗУТ, наредбите към него, ЗЗД, ТЗ, Договора и приложенията към него.</w:t>
      </w:r>
    </w:p>
    <w:p w:rsidR="003D0D31" w:rsidRPr="005C475B" w:rsidRDefault="003D0D31" w:rsidP="00AC35DA">
      <w:pPr>
        <w:spacing w:after="0" w:line="288" w:lineRule="auto"/>
        <w:jc w:val="both"/>
        <w:rPr>
          <w:rFonts w:ascii="Times New Roman" w:hAnsi="Times New Roman"/>
          <w:sz w:val="20"/>
          <w:szCs w:val="20"/>
        </w:rPr>
      </w:pPr>
    </w:p>
    <w:p w:rsidR="003D0D31" w:rsidRPr="005C475B" w:rsidRDefault="003D0D31" w:rsidP="00DC2AC1">
      <w:pPr>
        <w:spacing w:after="0" w:line="288" w:lineRule="auto"/>
        <w:jc w:val="center"/>
        <w:rPr>
          <w:rFonts w:ascii="Times New Roman" w:hAnsi="Times New Roman"/>
          <w:b/>
          <w:sz w:val="20"/>
          <w:szCs w:val="20"/>
          <w:lang w:val="ru-RU"/>
        </w:rPr>
      </w:pPr>
      <w:r w:rsidRPr="005C475B">
        <w:rPr>
          <w:rFonts w:ascii="Times New Roman" w:hAnsi="Times New Roman"/>
          <w:b/>
          <w:sz w:val="20"/>
          <w:szCs w:val="20"/>
          <w:lang w:val="ru-RU"/>
        </w:rPr>
        <w:t>ЗАКЛЮЧИТЕЛНИ РАЗПОРЕДБИ</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Чл.20.(1). За неуредени в настоящия договор и документацията за участие въпроси се прилагат разпоредбите на ЗОП, ППЗОП, ЗУТ, ГПК, ЗЗД, ТЗ и другите регламентиращи предмета на този договор.</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(2). Нищожността на някоя от клаузите по Договора или на допълнително уговорени условия не води до нищожност на друга клауза или на Договора като цяло. </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(3)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(4). Изменения и допълнения в договора могат да се правят само при условията на чл.116 от ЗОП.</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 21.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разрешават по взаимно съгласие на двете страни, а при непостигане на такова, спорът ще се разрешава от компетентния съд в гр. София, по реда на ГПК.</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Чл.22. (1) Всички съобщения, уведомления, покани, предизвестия и други до ВЪЗЛОЖИТЕЛЯ се изпращат до адрес: София, Студентски град, п.к.1700, ул. ”Акад. Стефан Младенов” 21, Ректорат НСА Васил Левски, Деловодство ст. 111, nsa.filipov@gmail.com.</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 xml:space="preserve">(2) Всички съобщения, уведомления, покани, предизвестия и други до ИЗПЪЛНИТЕЛЯ ще се изпращат по електронен път чрез Интернет на електронен адрес email: </w:t>
      </w:r>
      <w:hyperlink r:id="rId6" w:history="1">
        <w:r w:rsidRPr="005C475B">
          <w:rPr>
            <w:rFonts w:ascii="Times New Roman" w:hAnsi="Times New Roman"/>
            <w:spacing w:val="-12"/>
            <w:sz w:val="20"/>
            <w:szCs w:val="20"/>
          </w:rPr>
          <w:t>……………………@</w:t>
        </w:r>
      </w:hyperlink>
      <w:r w:rsidRPr="005C475B">
        <w:rPr>
          <w:rFonts w:ascii="Times New Roman" w:hAnsi="Times New Roman"/>
          <w:spacing w:val="-12"/>
          <w:sz w:val="20"/>
          <w:szCs w:val="20"/>
        </w:rPr>
        <w:t>........................... или лично, на посоченото в този договор упълномощено лице. Не отварянето, изтриването и не прочитането на уведомлението изпратено по електронната поща /по email/ не освобождава от отговорност получателят и същия се счита за уведомен.</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(3)При промяна на посочените адреси, email, телефон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(4)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3D0D31" w:rsidRPr="005C475B" w:rsidRDefault="003D0D31" w:rsidP="00791BC6">
      <w:pPr>
        <w:spacing w:after="0" w:line="288" w:lineRule="auto"/>
        <w:ind w:firstLine="720"/>
        <w:jc w:val="both"/>
        <w:rPr>
          <w:rFonts w:ascii="Times New Roman" w:hAnsi="Times New Roman"/>
          <w:spacing w:val="-12"/>
          <w:sz w:val="20"/>
          <w:szCs w:val="20"/>
        </w:rPr>
      </w:pPr>
      <w:r w:rsidRPr="005C475B">
        <w:rPr>
          <w:rFonts w:ascii="Times New Roman" w:hAnsi="Times New Roman"/>
          <w:spacing w:val="-12"/>
          <w:sz w:val="20"/>
          <w:szCs w:val="20"/>
        </w:rPr>
        <w:t>(5) Всички протоколи, фактури, доклади, съобщения, уведомления и други документи, свързани с този договор, следва да съдържат наименованието, деловодния номер на договор, по описа на Възложителя.</w:t>
      </w:r>
    </w:p>
    <w:p w:rsidR="003D0D31" w:rsidRPr="005C475B" w:rsidRDefault="003D0D31" w:rsidP="00791BC6">
      <w:pPr>
        <w:pStyle w:val="BodyTextIndent"/>
        <w:ind w:firstLine="708"/>
        <w:rPr>
          <w:spacing w:val="-12"/>
          <w:sz w:val="20"/>
          <w:lang w:val="en-US" w:eastAsia="bg-BG"/>
        </w:rPr>
      </w:pPr>
      <w:r w:rsidRPr="005C475B">
        <w:rPr>
          <w:spacing w:val="-12"/>
          <w:sz w:val="20"/>
          <w:lang w:val="en-US" w:eastAsia="bg-BG"/>
        </w:rPr>
        <w:t xml:space="preserve">Настоящият договор се състои от     </w:t>
      </w:r>
      <w:r w:rsidRPr="005C475B">
        <w:rPr>
          <w:spacing w:val="-12"/>
          <w:sz w:val="20"/>
          <w:lang w:eastAsia="bg-BG"/>
        </w:rPr>
        <w:t>7</w:t>
      </w:r>
      <w:r w:rsidRPr="005C475B">
        <w:rPr>
          <w:spacing w:val="-12"/>
          <w:sz w:val="20"/>
          <w:lang w:val="en-US" w:eastAsia="bg-BG"/>
        </w:rPr>
        <w:t xml:space="preserve">   броя страници и се състави и подписа в </w:t>
      </w:r>
      <w:r w:rsidRPr="005C475B">
        <w:rPr>
          <w:spacing w:val="-12"/>
          <w:sz w:val="20"/>
          <w:lang w:eastAsia="bg-BG"/>
        </w:rPr>
        <w:t xml:space="preserve">два </w:t>
      </w:r>
      <w:r w:rsidRPr="005C475B">
        <w:rPr>
          <w:spacing w:val="-12"/>
          <w:sz w:val="20"/>
          <w:lang w:val="en-US" w:eastAsia="bg-BG"/>
        </w:rPr>
        <w:t xml:space="preserve">еднообразни екземпляра </w:t>
      </w:r>
      <w:r w:rsidRPr="005C475B">
        <w:rPr>
          <w:spacing w:val="-12"/>
          <w:sz w:val="20"/>
          <w:lang w:eastAsia="bg-BG"/>
        </w:rPr>
        <w:t>по един за всяка страна</w:t>
      </w:r>
      <w:r w:rsidRPr="005C475B">
        <w:rPr>
          <w:spacing w:val="-12"/>
          <w:sz w:val="20"/>
          <w:lang w:val="en-US" w:eastAsia="bg-BG"/>
        </w:rPr>
        <w:t xml:space="preserve">. Същият е неразделна част от поръчка по реда на чл.178 от ЗОП с предмет :  </w:t>
      </w:r>
      <w:r w:rsidRPr="005C475B">
        <w:rPr>
          <w:spacing w:val="-12"/>
          <w:sz w:val="20"/>
          <w:lang w:val="ru-RU"/>
        </w:rPr>
        <w:t>„</w:t>
      </w:r>
      <w:r w:rsidRPr="005C475B">
        <w:rPr>
          <w:b/>
          <w:spacing w:val="-12"/>
          <w:sz w:val="20"/>
          <w:lang w:val="ru-RU"/>
        </w:rPr>
        <w:t>Ремонт на покриви, улуци и водосточни тръби на обекти на НСА „Васил Левски“</w:t>
      </w:r>
      <w:r w:rsidRPr="005C475B">
        <w:rPr>
          <w:spacing w:val="-12"/>
          <w:sz w:val="20"/>
          <w:lang w:val="en-US" w:eastAsia="bg-BG"/>
        </w:rPr>
        <w:t>.</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 xml:space="preserve">Приложение: </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 xml:space="preserve">Приложение 1 - Техническо предложение;  Приложение 2 - Ценово предложение  </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Образци :</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r w:rsidRPr="005C475B">
        <w:rPr>
          <w:rFonts w:ascii="Times New Roman" w:hAnsi="Times New Roman"/>
          <w:spacing w:val="-12"/>
          <w:sz w:val="20"/>
          <w:szCs w:val="20"/>
          <w:lang w:eastAsia="bg-BG"/>
        </w:rPr>
        <w:t xml:space="preserve">Образец 1 - Образец  на Предложение за изпълнение на ремонт; Образец 2 - </w:t>
      </w:r>
      <w:r w:rsidRPr="005C475B">
        <w:rPr>
          <w:rFonts w:ascii="Times New Roman" w:hAnsi="Times New Roman"/>
          <w:spacing w:val="-12"/>
          <w:sz w:val="20"/>
          <w:szCs w:val="20"/>
          <w:lang w:val="en-US"/>
        </w:rPr>
        <w:t>Предавателно-приемател</w:t>
      </w:r>
      <w:r w:rsidRPr="005C475B">
        <w:rPr>
          <w:rFonts w:ascii="Times New Roman" w:hAnsi="Times New Roman"/>
          <w:spacing w:val="-12"/>
          <w:sz w:val="20"/>
          <w:szCs w:val="20"/>
        </w:rPr>
        <w:t>е</w:t>
      </w:r>
      <w:r w:rsidRPr="005C475B">
        <w:rPr>
          <w:rFonts w:ascii="Times New Roman" w:hAnsi="Times New Roman"/>
          <w:spacing w:val="-12"/>
          <w:sz w:val="20"/>
          <w:szCs w:val="20"/>
          <w:lang w:val="en-US"/>
        </w:rPr>
        <w:t>н протокол</w:t>
      </w: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p>
    <w:p w:rsidR="003D0D31" w:rsidRPr="005C475B" w:rsidRDefault="003D0D31" w:rsidP="00AC35DA">
      <w:pPr>
        <w:widowControl w:val="0"/>
        <w:autoSpaceDE w:val="0"/>
        <w:autoSpaceDN w:val="0"/>
        <w:adjustRightInd w:val="0"/>
        <w:spacing w:after="0" w:line="288" w:lineRule="auto"/>
        <w:ind w:firstLine="715"/>
        <w:jc w:val="both"/>
        <w:rPr>
          <w:rFonts w:ascii="Times New Roman" w:hAnsi="Times New Roman"/>
          <w:sz w:val="20"/>
          <w:szCs w:val="20"/>
          <w:lang w:eastAsia="bg-BG"/>
        </w:rPr>
      </w:pPr>
    </w:p>
    <w:p w:rsidR="003D0D31" w:rsidRPr="005C475B" w:rsidRDefault="003D0D31" w:rsidP="00AC35DA">
      <w:pPr>
        <w:spacing w:after="0" w:line="288" w:lineRule="auto"/>
        <w:jc w:val="both"/>
        <w:rPr>
          <w:rFonts w:ascii="Times New Roman" w:hAnsi="Times New Roman"/>
          <w:sz w:val="20"/>
          <w:szCs w:val="20"/>
        </w:rPr>
      </w:pPr>
      <w:r w:rsidRPr="005C475B">
        <w:rPr>
          <w:rFonts w:ascii="Times New Roman" w:hAnsi="Times New Roman"/>
          <w:sz w:val="20"/>
          <w:szCs w:val="20"/>
        </w:rPr>
        <w:t xml:space="preserve">ЗА  ВЪЗЛОЖИТЕЛЯ: ……….................     </w:t>
      </w:r>
      <w:r w:rsidRPr="005C475B">
        <w:rPr>
          <w:rFonts w:ascii="Times New Roman" w:hAnsi="Times New Roman"/>
          <w:sz w:val="20"/>
          <w:szCs w:val="20"/>
        </w:rPr>
        <w:tab/>
      </w:r>
      <w:r w:rsidRPr="005C475B">
        <w:rPr>
          <w:rFonts w:ascii="Times New Roman" w:hAnsi="Times New Roman"/>
          <w:sz w:val="20"/>
          <w:szCs w:val="20"/>
        </w:rPr>
        <w:tab/>
      </w:r>
      <w:r w:rsidRPr="005C475B">
        <w:rPr>
          <w:rFonts w:ascii="Times New Roman" w:hAnsi="Times New Roman"/>
          <w:sz w:val="20"/>
          <w:szCs w:val="20"/>
        </w:rPr>
        <w:tab/>
      </w:r>
      <w:r w:rsidRPr="005C475B">
        <w:rPr>
          <w:rFonts w:ascii="Times New Roman" w:hAnsi="Times New Roman"/>
          <w:sz w:val="20"/>
          <w:szCs w:val="20"/>
        </w:rPr>
        <w:tab/>
        <w:t>ЗА ИЗПЪЛНИТЕЛЯ:.................………...</w:t>
      </w:r>
    </w:p>
    <w:p w:rsidR="003D0D31" w:rsidRPr="005C475B" w:rsidRDefault="003D0D31" w:rsidP="00AC35DA">
      <w:pPr>
        <w:spacing w:after="0" w:line="288" w:lineRule="auto"/>
        <w:jc w:val="both"/>
        <w:rPr>
          <w:rFonts w:ascii="Times New Roman" w:hAnsi="Times New Roman"/>
          <w:sz w:val="20"/>
          <w:szCs w:val="20"/>
        </w:rPr>
      </w:pPr>
      <w:r w:rsidRPr="005C475B">
        <w:rPr>
          <w:rFonts w:ascii="Times New Roman" w:hAnsi="Times New Roman"/>
          <w:sz w:val="20"/>
          <w:szCs w:val="20"/>
        </w:rPr>
        <w:t>проф. Пенчо Гешев – Ректор</w:t>
      </w:r>
    </w:p>
    <w:p w:rsidR="003D0D31" w:rsidRPr="005C475B" w:rsidRDefault="003D0D31" w:rsidP="00AC35DA">
      <w:pPr>
        <w:spacing w:after="0" w:line="288" w:lineRule="auto"/>
        <w:jc w:val="both"/>
        <w:rPr>
          <w:rFonts w:ascii="Times New Roman" w:hAnsi="Times New Roman"/>
          <w:sz w:val="20"/>
          <w:szCs w:val="20"/>
        </w:rPr>
      </w:pPr>
    </w:p>
    <w:p w:rsidR="003D0D31" w:rsidRPr="005C475B" w:rsidRDefault="003D0D31" w:rsidP="00AC35DA">
      <w:pPr>
        <w:spacing w:after="0" w:line="288" w:lineRule="auto"/>
        <w:jc w:val="both"/>
        <w:rPr>
          <w:rFonts w:ascii="Times New Roman" w:hAnsi="Times New Roman"/>
          <w:sz w:val="20"/>
          <w:szCs w:val="20"/>
        </w:rPr>
      </w:pPr>
    </w:p>
    <w:p w:rsidR="003D0D31" w:rsidRPr="005C475B" w:rsidRDefault="003D0D31" w:rsidP="00AC35DA">
      <w:pPr>
        <w:spacing w:after="0" w:line="288" w:lineRule="auto"/>
        <w:jc w:val="both"/>
        <w:rPr>
          <w:rFonts w:ascii="Times New Roman" w:hAnsi="Times New Roman"/>
          <w:sz w:val="20"/>
          <w:szCs w:val="20"/>
        </w:rPr>
      </w:pPr>
      <w:r w:rsidRPr="005C475B">
        <w:rPr>
          <w:rFonts w:ascii="Times New Roman" w:hAnsi="Times New Roman"/>
          <w:sz w:val="20"/>
          <w:szCs w:val="20"/>
        </w:rPr>
        <w:t>Николинка Любенова - Главен счетоводител</w:t>
      </w:r>
    </w:p>
    <w:p w:rsidR="003D0D31" w:rsidRPr="005C475B" w:rsidRDefault="003D0D31" w:rsidP="00AC35DA">
      <w:pPr>
        <w:spacing w:after="0" w:line="288" w:lineRule="auto"/>
        <w:jc w:val="both"/>
        <w:rPr>
          <w:rFonts w:ascii="Times New Roman" w:hAnsi="Times New Roman"/>
          <w:sz w:val="20"/>
          <w:szCs w:val="20"/>
        </w:rPr>
      </w:pPr>
    </w:p>
    <w:p w:rsidR="003D0D31" w:rsidRPr="005C475B" w:rsidRDefault="003D0D31" w:rsidP="00AC35DA">
      <w:pPr>
        <w:spacing w:after="0" w:line="288" w:lineRule="auto"/>
        <w:jc w:val="both"/>
        <w:rPr>
          <w:rFonts w:ascii="Times New Roman" w:hAnsi="Times New Roman"/>
          <w:sz w:val="20"/>
          <w:szCs w:val="20"/>
        </w:rPr>
      </w:pPr>
    </w:p>
    <w:p w:rsidR="003D0D31" w:rsidRPr="005C475B" w:rsidRDefault="003D0D31" w:rsidP="00AC35DA">
      <w:pPr>
        <w:spacing w:after="0" w:line="288" w:lineRule="auto"/>
        <w:jc w:val="both"/>
        <w:rPr>
          <w:rFonts w:ascii="Times New Roman" w:hAnsi="Times New Roman"/>
          <w:sz w:val="20"/>
          <w:szCs w:val="20"/>
        </w:rPr>
      </w:pPr>
    </w:p>
    <w:p w:rsidR="003D0D31" w:rsidRPr="005C475B" w:rsidRDefault="003D0D31" w:rsidP="00AC35DA">
      <w:pPr>
        <w:spacing w:after="0" w:line="288" w:lineRule="auto"/>
        <w:jc w:val="both"/>
        <w:rPr>
          <w:rFonts w:ascii="Times New Roman" w:hAnsi="Times New Roman"/>
          <w:sz w:val="20"/>
          <w:szCs w:val="20"/>
        </w:rPr>
      </w:pPr>
      <w:r w:rsidRPr="005C475B">
        <w:rPr>
          <w:rFonts w:ascii="Times New Roman" w:hAnsi="Times New Roman"/>
          <w:sz w:val="20"/>
          <w:szCs w:val="20"/>
        </w:rPr>
        <w:t>Инж. Ивайло Филипов – Ръководител отдел „Капитално строителство”</w:t>
      </w:r>
    </w:p>
    <w:p w:rsidR="003D0D31" w:rsidRPr="005C475B" w:rsidRDefault="003D0D31" w:rsidP="00AC35DA">
      <w:pPr>
        <w:spacing w:after="0" w:line="288" w:lineRule="auto"/>
        <w:jc w:val="both"/>
        <w:rPr>
          <w:rFonts w:ascii="Times New Roman" w:hAnsi="Times New Roman"/>
          <w:sz w:val="20"/>
          <w:szCs w:val="20"/>
        </w:rPr>
      </w:pPr>
    </w:p>
    <w:p w:rsidR="003D0D31" w:rsidRPr="005C475B" w:rsidRDefault="003D0D31" w:rsidP="000D37B5">
      <w:pPr>
        <w:rPr>
          <w:rFonts w:ascii="Times New Roman" w:hAnsi="Times New Roman"/>
          <w:spacing w:val="-12"/>
          <w:sz w:val="20"/>
          <w:szCs w:val="20"/>
          <w:lang w:eastAsia="bg-BG"/>
        </w:rPr>
      </w:pPr>
      <w:r w:rsidRPr="005C475B">
        <w:rPr>
          <w:rFonts w:ascii="Times New Roman" w:hAnsi="Times New Roman"/>
          <w:sz w:val="20"/>
          <w:szCs w:val="20"/>
        </w:rPr>
        <w:br w:type="page"/>
      </w:r>
    </w:p>
    <w:p w:rsidR="003D0D31" w:rsidRPr="005C475B" w:rsidRDefault="003D0D31" w:rsidP="00AC35DA">
      <w:pPr>
        <w:numPr>
          <w:ilvl w:val="12"/>
          <w:numId w:val="0"/>
        </w:numPr>
        <w:spacing w:after="0" w:line="288" w:lineRule="auto"/>
        <w:ind w:left="4320"/>
        <w:jc w:val="both"/>
        <w:rPr>
          <w:rFonts w:ascii="Times New Roman" w:hAnsi="Times New Roman"/>
          <w:sz w:val="20"/>
          <w:szCs w:val="20"/>
        </w:rPr>
      </w:pPr>
      <w:r w:rsidRPr="005C475B">
        <w:rPr>
          <w:rFonts w:ascii="Times New Roman" w:hAnsi="Times New Roman"/>
          <w:sz w:val="20"/>
          <w:szCs w:val="20"/>
        </w:rPr>
        <w:t>До</w:t>
      </w:r>
    </w:p>
    <w:p w:rsidR="003D0D31" w:rsidRPr="005C475B" w:rsidRDefault="003D0D31" w:rsidP="00AC35DA">
      <w:pPr>
        <w:numPr>
          <w:ilvl w:val="12"/>
          <w:numId w:val="0"/>
        </w:numPr>
        <w:spacing w:after="0" w:line="288" w:lineRule="auto"/>
        <w:ind w:left="4320"/>
        <w:jc w:val="both"/>
        <w:rPr>
          <w:rFonts w:ascii="Times New Roman" w:hAnsi="Times New Roman"/>
          <w:sz w:val="20"/>
          <w:szCs w:val="20"/>
        </w:rPr>
      </w:pPr>
      <w:r w:rsidRPr="005C475B">
        <w:rPr>
          <w:rFonts w:ascii="Times New Roman" w:hAnsi="Times New Roman"/>
          <w:sz w:val="20"/>
          <w:szCs w:val="20"/>
        </w:rPr>
        <w:t>Национална спортна академия „Васил Левски, София - 1700, Студентски град, EИК BG000670627, представлявана от проф. Пенчо Гешев - Ректор</w:t>
      </w:r>
    </w:p>
    <w:p w:rsidR="003D0D31" w:rsidRPr="005C475B" w:rsidRDefault="003D0D31" w:rsidP="00AC35DA">
      <w:pPr>
        <w:numPr>
          <w:ilvl w:val="12"/>
          <w:numId w:val="0"/>
        </w:numPr>
        <w:spacing w:after="0" w:line="288" w:lineRule="auto"/>
        <w:jc w:val="both"/>
        <w:rPr>
          <w:rFonts w:ascii="Times New Roman" w:hAnsi="Times New Roman"/>
          <w:sz w:val="20"/>
          <w:szCs w:val="20"/>
          <w:lang w:val="en-US"/>
        </w:rPr>
      </w:pPr>
    </w:p>
    <w:p w:rsidR="003D0D31" w:rsidRPr="005C475B" w:rsidRDefault="003D0D31" w:rsidP="00BC1598">
      <w:pPr>
        <w:numPr>
          <w:ilvl w:val="12"/>
          <w:numId w:val="0"/>
        </w:numPr>
        <w:spacing w:after="0" w:line="288" w:lineRule="auto"/>
        <w:jc w:val="center"/>
        <w:rPr>
          <w:rFonts w:ascii="Times New Roman" w:hAnsi="Times New Roman"/>
          <w:sz w:val="20"/>
          <w:szCs w:val="20"/>
        </w:rPr>
      </w:pPr>
      <w:r w:rsidRPr="005C475B">
        <w:rPr>
          <w:rFonts w:ascii="Times New Roman" w:hAnsi="Times New Roman"/>
          <w:sz w:val="20"/>
          <w:szCs w:val="20"/>
        </w:rPr>
        <w:t>БАНКОВА ГАРАНЦИЯ</w:t>
      </w:r>
    </w:p>
    <w:p w:rsidR="003D0D31" w:rsidRPr="005C475B" w:rsidRDefault="003D0D31" w:rsidP="00AC35DA">
      <w:pPr>
        <w:numPr>
          <w:ilvl w:val="12"/>
          <w:numId w:val="0"/>
        </w:numPr>
        <w:spacing w:after="0" w:line="288" w:lineRule="auto"/>
        <w:ind w:left="4320"/>
        <w:jc w:val="both"/>
        <w:rPr>
          <w:rFonts w:ascii="Times New Roman" w:hAnsi="Times New Roman"/>
          <w:sz w:val="20"/>
          <w:szCs w:val="20"/>
        </w:rPr>
      </w:pPr>
    </w:p>
    <w:p w:rsidR="003D0D31" w:rsidRPr="005C475B" w:rsidRDefault="003D0D31" w:rsidP="00AC35DA">
      <w:pPr>
        <w:numPr>
          <w:ilvl w:val="12"/>
          <w:numId w:val="0"/>
        </w:numPr>
        <w:spacing w:after="0" w:line="288" w:lineRule="auto"/>
        <w:jc w:val="both"/>
        <w:rPr>
          <w:rFonts w:ascii="Times New Roman" w:hAnsi="Times New Roman"/>
          <w:sz w:val="20"/>
          <w:szCs w:val="20"/>
        </w:rPr>
      </w:pPr>
      <w:r w:rsidRPr="005C475B">
        <w:rPr>
          <w:rFonts w:ascii="Times New Roman" w:hAnsi="Times New Roman"/>
          <w:sz w:val="20"/>
          <w:szCs w:val="20"/>
        </w:rPr>
        <w:t xml:space="preserve">издадена от банка ____________________________________, ЕИК ___________________, със седалище и адрес на управление ____________________ ________________________________, представляван от долуподписания ___________________________, в качеството на ___________________, тел / GSM ________________, email: ________________@_______________, в уверение на това, че на името на избрания от Вас с </w:t>
      </w:r>
      <w:r w:rsidRPr="005C475B">
        <w:rPr>
          <w:rFonts w:ascii="Times New Roman" w:hAnsi="Times New Roman"/>
          <w:b/>
          <w:sz w:val="20"/>
          <w:szCs w:val="20"/>
        </w:rPr>
        <w:t>Решение ЗП</w:t>
      </w:r>
      <w:r w:rsidRPr="005C475B">
        <w:rPr>
          <w:rFonts w:ascii="Times New Roman" w:hAnsi="Times New Roman"/>
          <w:sz w:val="20"/>
          <w:szCs w:val="20"/>
        </w:rPr>
        <w:t>-____/_________</w:t>
      </w:r>
      <w:r w:rsidRPr="005C475B">
        <w:rPr>
          <w:rFonts w:ascii="Times New Roman" w:hAnsi="Times New Roman"/>
          <w:b/>
          <w:sz w:val="20"/>
          <w:szCs w:val="20"/>
        </w:rPr>
        <w:t>201</w:t>
      </w:r>
      <w:r w:rsidRPr="005C475B">
        <w:rPr>
          <w:rFonts w:ascii="Times New Roman" w:hAnsi="Times New Roman"/>
          <w:b/>
          <w:sz w:val="20"/>
          <w:szCs w:val="20"/>
          <w:lang w:val="en-US"/>
        </w:rPr>
        <w:t>8</w:t>
      </w:r>
      <w:r w:rsidRPr="005C475B">
        <w:rPr>
          <w:rFonts w:ascii="Times New Roman" w:hAnsi="Times New Roman"/>
          <w:b/>
          <w:sz w:val="20"/>
          <w:szCs w:val="20"/>
        </w:rPr>
        <w:t xml:space="preserve"> г</w:t>
      </w:r>
      <w:r w:rsidRPr="005C475B">
        <w:rPr>
          <w:rFonts w:ascii="Times New Roman" w:hAnsi="Times New Roman"/>
          <w:sz w:val="20"/>
          <w:szCs w:val="20"/>
        </w:rPr>
        <w:t>. изпълнител</w:t>
      </w:r>
    </w:p>
    <w:p w:rsidR="003D0D31" w:rsidRPr="005C475B" w:rsidRDefault="003D0D31" w:rsidP="00AC35DA">
      <w:pPr>
        <w:spacing w:after="0" w:line="288" w:lineRule="auto"/>
        <w:ind w:firstLine="568"/>
        <w:jc w:val="both"/>
        <w:rPr>
          <w:rFonts w:ascii="Times New Roman" w:hAnsi="Times New Roman"/>
          <w:sz w:val="20"/>
          <w:szCs w:val="20"/>
        </w:rPr>
      </w:pPr>
      <w:r w:rsidRPr="005C475B">
        <w:rPr>
          <w:rFonts w:ascii="Times New Roman" w:hAnsi="Times New Roman"/>
          <w:sz w:val="20"/>
          <w:szCs w:val="20"/>
        </w:rPr>
        <w:t>_________________________________________, ЕИК ___________________ и в съответствие с чл.</w:t>
      </w:r>
      <w:r w:rsidRPr="005C475B">
        <w:rPr>
          <w:rFonts w:ascii="Times New Roman" w:hAnsi="Times New Roman"/>
          <w:sz w:val="20"/>
          <w:szCs w:val="20"/>
          <w:lang w:val="en-US"/>
        </w:rPr>
        <w:t>111, a</w:t>
      </w:r>
      <w:r w:rsidRPr="005C475B">
        <w:rPr>
          <w:rFonts w:ascii="Times New Roman" w:hAnsi="Times New Roman"/>
          <w:sz w:val="20"/>
          <w:szCs w:val="20"/>
        </w:rPr>
        <w:t xml:space="preserve">л.5, т.2 от Закона на обществените поръчки и договора за обществена поръчка се издава настоящата БАНКОВА ГАРАНЦИЯ ЗА </w:t>
      </w:r>
      <w:r w:rsidRPr="005C475B">
        <w:rPr>
          <w:rFonts w:ascii="Times New Roman" w:hAnsi="Times New Roman"/>
          <w:caps/>
          <w:sz w:val="20"/>
          <w:szCs w:val="20"/>
        </w:rPr>
        <w:t>обезпечаване изпълнението на договора</w:t>
      </w:r>
      <w:r w:rsidRPr="005C475B">
        <w:rPr>
          <w:rFonts w:ascii="Times New Roman" w:hAnsi="Times New Roman"/>
          <w:sz w:val="20"/>
          <w:szCs w:val="20"/>
        </w:rPr>
        <w:t xml:space="preserve"> за възлагане на обществена поръчка с предмет </w:t>
      </w:r>
      <w:r w:rsidRPr="005C475B">
        <w:rPr>
          <w:rFonts w:ascii="Times New Roman" w:hAnsi="Times New Roman"/>
          <w:b/>
          <w:sz w:val="20"/>
          <w:szCs w:val="20"/>
          <w:lang w:val="en-US" w:eastAsia="bg-BG"/>
        </w:rPr>
        <w:t>„Ремонт на покриви, улуци и водосточни тръби на обекти на НСА „Васил Левски“</w:t>
      </w:r>
      <w:r w:rsidRPr="005C475B">
        <w:rPr>
          <w:rFonts w:ascii="Times New Roman" w:hAnsi="Times New Roman"/>
          <w:sz w:val="20"/>
          <w:szCs w:val="20"/>
          <w:lang w:eastAsia="ar-SA"/>
        </w:rPr>
        <w:t xml:space="preserve">, </w:t>
      </w:r>
      <w:r w:rsidRPr="005C475B">
        <w:rPr>
          <w:rFonts w:ascii="Times New Roman" w:hAnsi="Times New Roman"/>
          <w:b/>
          <w:sz w:val="20"/>
          <w:szCs w:val="20"/>
        </w:rPr>
        <w:t xml:space="preserve">за парична сума в размер на 4000 /четири хиляди/ лева, в полза на </w:t>
      </w:r>
      <w:r w:rsidRPr="005C475B">
        <w:rPr>
          <w:rFonts w:ascii="Times New Roman" w:hAnsi="Times New Roman"/>
          <w:sz w:val="20"/>
          <w:szCs w:val="20"/>
        </w:rPr>
        <w:t xml:space="preserve">Национална спортна академия „Васил Левски, София - 1700, Студентски град, EИК BG000670627, с което представляваната от нас банка поема неотменимо и безусловно задължение да заплатим по Ваша сметка </w:t>
      </w:r>
      <w:r w:rsidRPr="005C475B">
        <w:rPr>
          <w:rFonts w:ascii="Times New Roman" w:hAnsi="Times New Roman"/>
          <w:b/>
          <w:sz w:val="20"/>
          <w:szCs w:val="20"/>
        </w:rPr>
        <w:t>IBAN: BG74 BNBG 9661 3300 1751 01, при БНБ, ЦУ, BIC BNBG BGSD</w:t>
      </w:r>
      <w:r w:rsidRPr="005C475B">
        <w:rPr>
          <w:rFonts w:ascii="Times New Roman" w:hAnsi="Times New Roman"/>
          <w:sz w:val="20"/>
          <w:szCs w:val="20"/>
        </w:rPr>
        <w:t>, суми до размера на посочената по горе стойност, в срок до 3 (три) работни дни след получаване на Ваше писмено искане, съдържащо декларация, че избраният изпълнител не е изпълнил, кое да е от своите задължения, исканията и указанията на Възложителя посочени в договора, приложенията към него и документацията за участие на обществената поръчка.</w:t>
      </w:r>
    </w:p>
    <w:p w:rsidR="003D0D31" w:rsidRPr="005C475B" w:rsidRDefault="003D0D31" w:rsidP="00AC35DA">
      <w:pPr>
        <w:numPr>
          <w:ilvl w:val="12"/>
          <w:numId w:val="0"/>
        </w:numPr>
        <w:spacing w:after="0" w:line="288" w:lineRule="auto"/>
        <w:jc w:val="both"/>
        <w:rPr>
          <w:rFonts w:ascii="Times New Roman" w:hAnsi="Times New Roman"/>
          <w:sz w:val="20"/>
          <w:szCs w:val="20"/>
        </w:rPr>
      </w:pPr>
      <w:r w:rsidRPr="005C475B">
        <w:rPr>
          <w:rFonts w:ascii="Times New Roman" w:hAnsi="Times New Roman"/>
          <w:sz w:val="20"/>
          <w:szCs w:val="20"/>
        </w:rPr>
        <w:tab/>
        <w:t>Вашето искане за заплащане на настоящата гаранцията следва бъде депозирано на адрес _________________________________________________</w:t>
      </w:r>
    </w:p>
    <w:p w:rsidR="003D0D31" w:rsidRPr="005C475B" w:rsidRDefault="003D0D31" w:rsidP="00AC35DA">
      <w:pPr>
        <w:spacing w:after="0" w:line="288" w:lineRule="auto"/>
        <w:jc w:val="both"/>
        <w:rPr>
          <w:rFonts w:ascii="Times New Roman" w:hAnsi="Times New Roman"/>
          <w:sz w:val="20"/>
          <w:szCs w:val="20"/>
        </w:rPr>
      </w:pPr>
      <w:r w:rsidRPr="005C475B">
        <w:rPr>
          <w:rFonts w:ascii="Times New Roman" w:hAnsi="Times New Roman"/>
          <w:sz w:val="20"/>
          <w:szCs w:val="20"/>
        </w:rPr>
        <w:tab/>
        <w:t>Тази гаранция влиза в сила, от …………. часа на _____.201</w:t>
      </w:r>
      <w:r w:rsidRPr="005C475B">
        <w:rPr>
          <w:rFonts w:ascii="Times New Roman" w:hAnsi="Times New Roman"/>
          <w:sz w:val="20"/>
          <w:szCs w:val="20"/>
          <w:lang w:val="en-US"/>
        </w:rPr>
        <w:t>8</w:t>
      </w:r>
      <w:r w:rsidRPr="005C475B">
        <w:rPr>
          <w:rFonts w:ascii="Times New Roman" w:hAnsi="Times New Roman"/>
          <w:sz w:val="20"/>
          <w:szCs w:val="20"/>
        </w:rPr>
        <w:t xml:space="preserve"> г.</w:t>
      </w:r>
    </w:p>
    <w:p w:rsidR="003D0D31" w:rsidRPr="005C475B" w:rsidRDefault="003D0D31" w:rsidP="00AC35DA">
      <w:pPr>
        <w:spacing w:after="0" w:line="288" w:lineRule="auto"/>
        <w:jc w:val="both"/>
        <w:rPr>
          <w:rFonts w:ascii="Times New Roman" w:hAnsi="Times New Roman"/>
          <w:b/>
          <w:sz w:val="20"/>
          <w:szCs w:val="20"/>
        </w:rPr>
      </w:pPr>
      <w:r w:rsidRPr="005C475B">
        <w:rPr>
          <w:rFonts w:ascii="Times New Roman" w:hAnsi="Times New Roman"/>
          <w:sz w:val="20"/>
          <w:szCs w:val="20"/>
        </w:rPr>
        <w:tab/>
        <w:t>Отговорността ни по тази гаранция ще изтече в 24</w:t>
      </w:r>
      <w:r w:rsidRPr="005C475B">
        <w:rPr>
          <w:rFonts w:ascii="Times New Roman" w:hAnsi="Times New Roman"/>
          <w:b/>
          <w:sz w:val="20"/>
          <w:szCs w:val="20"/>
        </w:rPr>
        <w:t>.00 часа на 31.12.201</w:t>
      </w:r>
      <w:r w:rsidRPr="005C475B">
        <w:rPr>
          <w:rFonts w:ascii="Times New Roman" w:hAnsi="Times New Roman"/>
          <w:b/>
          <w:sz w:val="20"/>
          <w:szCs w:val="20"/>
          <w:lang w:val="en-US"/>
        </w:rPr>
        <w:t>9</w:t>
      </w:r>
      <w:r w:rsidRPr="005C475B">
        <w:rPr>
          <w:rFonts w:ascii="Times New Roman" w:hAnsi="Times New Roman"/>
          <w:b/>
          <w:sz w:val="20"/>
          <w:szCs w:val="20"/>
        </w:rPr>
        <w:t xml:space="preserve"> г. (тридесет и първи декември две хиляди и деветнадесета година)</w:t>
      </w:r>
      <w:r w:rsidRPr="005C475B">
        <w:rPr>
          <w:rFonts w:ascii="Times New Roman" w:hAnsi="Times New Roman"/>
          <w:sz w:val="20"/>
          <w:szCs w:val="20"/>
        </w:rPr>
        <w:t>, до която дата какъвто и да е иск по нея трябва да бъде получен от нас. След тази дата гаранцията автоматично става невалидна.</w:t>
      </w:r>
    </w:p>
    <w:p w:rsidR="003D0D31" w:rsidRPr="005C475B" w:rsidRDefault="003D0D31" w:rsidP="00AC35DA">
      <w:pPr>
        <w:spacing w:after="0" w:line="288" w:lineRule="auto"/>
        <w:jc w:val="both"/>
        <w:rPr>
          <w:rFonts w:ascii="Times New Roman" w:hAnsi="Times New Roman"/>
          <w:sz w:val="20"/>
          <w:szCs w:val="20"/>
        </w:rPr>
      </w:pPr>
      <w:r w:rsidRPr="005C475B">
        <w:rPr>
          <w:rFonts w:ascii="Times New Roman" w:hAnsi="Times New Roman"/>
          <w:sz w:val="20"/>
          <w:szCs w:val="20"/>
        </w:rPr>
        <w:tab/>
        <w:t>Правата по настоящата гаранция не могат да се прехвърлят в полза на трето лице.</w:t>
      </w:r>
    </w:p>
    <w:p w:rsidR="003D0D31" w:rsidRPr="005C475B" w:rsidRDefault="003D0D31" w:rsidP="00AC35DA">
      <w:pPr>
        <w:spacing w:after="0" w:line="288" w:lineRule="auto"/>
        <w:jc w:val="both"/>
        <w:rPr>
          <w:rFonts w:ascii="Times New Roman" w:hAnsi="Times New Roman"/>
          <w:sz w:val="20"/>
          <w:szCs w:val="20"/>
        </w:rPr>
      </w:pPr>
      <w:r w:rsidRPr="005C475B">
        <w:rPr>
          <w:rFonts w:ascii="Times New Roman" w:hAnsi="Times New Roman"/>
          <w:sz w:val="20"/>
          <w:szCs w:val="20"/>
        </w:rPr>
        <w:t> </w:t>
      </w:r>
    </w:p>
    <w:p w:rsidR="003D0D31" w:rsidRPr="005C475B" w:rsidRDefault="003D0D31" w:rsidP="00AC35DA">
      <w:pPr>
        <w:tabs>
          <w:tab w:val="left" w:pos="426"/>
        </w:tabs>
        <w:spacing w:after="0" w:line="288" w:lineRule="auto"/>
        <w:ind w:right="11"/>
        <w:jc w:val="both"/>
        <w:rPr>
          <w:rFonts w:ascii="Times New Roman" w:hAnsi="Times New Roman"/>
          <w:b/>
          <w:sz w:val="20"/>
          <w:szCs w:val="20"/>
        </w:rPr>
      </w:pPr>
      <w:r w:rsidRPr="005C475B">
        <w:rPr>
          <w:rFonts w:ascii="Times New Roman" w:hAnsi="Times New Roman"/>
          <w:b/>
          <w:sz w:val="20"/>
          <w:szCs w:val="20"/>
        </w:rPr>
        <w:tab/>
        <w:t>ЗА “ БАНКА“ АД:</w:t>
      </w:r>
      <w:bookmarkStart w:id="0" w:name="_GoBack"/>
      <w:bookmarkEnd w:id="0"/>
    </w:p>
    <w:sectPr w:rsidR="003D0D31" w:rsidRPr="005C475B" w:rsidSect="002E7D7C">
      <w:headerReference w:type="even" r:id="rId7"/>
      <w:headerReference w:type="default" r:id="rId8"/>
      <w:footerReference w:type="even" r:id="rId9"/>
      <w:footerReference w:type="default" r:id="rId10"/>
      <w:pgSz w:w="11907" w:h="16840" w:code="9"/>
      <w:pgMar w:top="567" w:right="850" w:bottom="284" w:left="567" w:header="709" w:footer="709" w:gutter="0"/>
      <w:pgNumType w:start="1" w:chapStyle="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D31" w:rsidRDefault="003D0D31">
      <w:pPr>
        <w:spacing w:after="0" w:line="240" w:lineRule="auto"/>
      </w:pPr>
      <w:r>
        <w:separator/>
      </w:r>
    </w:p>
  </w:endnote>
  <w:endnote w:type="continuationSeparator" w:id="0">
    <w:p w:rsidR="003D0D31" w:rsidRDefault="003D0D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31" w:rsidRDefault="003D0D31" w:rsidP="000E60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0D31" w:rsidRDefault="003D0D3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31" w:rsidRPr="002E7D7C" w:rsidRDefault="003D0D31">
    <w:pPr>
      <w:pStyle w:val="Footer"/>
      <w:jc w:val="right"/>
      <w:rPr>
        <w:sz w:val="18"/>
        <w:szCs w:val="18"/>
      </w:rPr>
    </w:pPr>
    <w:r w:rsidRPr="002E7D7C">
      <w:rPr>
        <w:sz w:val="18"/>
        <w:szCs w:val="18"/>
      </w:rPr>
      <w:fldChar w:fldCharType="begin"/>
    </w:r>
    <w:r w:rsidRPr="002E7D7C">
      <w:rPr>
        <w:sz w:val="18"/>
        <w:szCs w:val="18"/>
      </w:rPr>
      <w:instrText xml:space="preserve"> PAGE   \* MERGEFORMAT </w:instrText>
    </w:r>
    <w:r w:rsidRPr="002E7D7C">
      <w:rPr>
        <w:sz w:val="18"/>
        <w:szCs w:val="18"/>
      </w:rPr>
      <w:fldChar w:fldCharType="separate"/>
    </w:r>
    <w:r>
      <w:rPr>
        <w:noProof/>
        <w:sz w:val="18"/>
        <w:szCs w:val="18"/>
      </w:rPr>
      <w:t>8</w:t>
    </w:r>
    <w:r w:rsidRPr="002E7D7C">
      <w:rPr>
        <w:sz w:val="18"/>
        <w:szCs w:val="18"/>
      </w:rPr>
      <w:fldChar w:fldCharType="end"/>
    </w:r>
  </w:p>
  <w:p w:rsidR="003D0D31" w:rsidRPr="00CE762E" w:rsidRDefault="003D0D31" w:rsidP="00A17E13">
    <w:pPr>
      <w:pStyle w:val="Footer"/>
      <w:ind w:right="360"/>
      <w:jc w:val="both"/>
      <w:rPr>
        <w:rStyle w:val="FontStyle17"/>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D31" w:rsidRDefault="003D0D31">
      <w:pPr>
        <w:spacing w:after="0" w:line="240" w:lineRule="auto"/>
      </w:pPr>
      <w:r>
        <w:separator/>
      </w:r>
    </w:p>
  </w:footnote>
  <w:footnote w:type="continuationSeparator" w:id="0">
    <w:p w:rsidR="003D0D31" w:rsidRDefault="003D0D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31" w:rsidRDefault="003D0D31" w:rsidP="001A19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0D31" w:rsidRDefault="003D0D31" w:rsidP="001A196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31" w:rsidRPr="00043C6F" w:rsidRDefault="003D0D31" w:rsidP="001A1966">
    <w:pPr>
      <w:pStyle w:val="Header"/>
      <w:framePr w:wrap="around" w:vAnchor="text" w:hAnchor="margin" w:xAlign="right" w:y="1"/>
      <w:rPr>
        <w:rStyle w:val="PageNumber"/>
        <w:sz w:val="8"/>
      </w:rPr>
    </w:pPr>
  </w:p>
  <w:p w:rsidR="003D0D31" w:rsidRPr="00043C6F" w:rsidRDefault="003D0D31" w:rsidP="00043C6F">
    <w:pPr>
      <w:pStyle w:val="Header"/>
      <w:ind w:right="360"/>
      <w:jc w:val="center"/>
      <w:rPr>
        <w:sz w:val="12"/>
      </w:rPr>
    </w:pPr>
    <w:r w:rsidRPr="00043C6F">
      <w:rPr>
        <w:rStyle w:val="FontStyle17"/>
        <w:sz w:val="12"/>
        <w:szCs w:val="24"/>
      </w:rPr>
      <w:t>Национална спортна академия "Васил Левски"</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2"/>
  <w:doNotDisplayPageBoundari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5DA"/>
    <w:rsid w:val="00004FA9"/>
    <w:rsid w:val="00024EFE"/>
    <w:rsid w:val="00040B91"/>
    <w:rsid w:val="00043C6F"/>
    <w:rsid w:val="00056D4B"/>
    <w:rsid w:val="00062941"/>
    <w:rsid w:val="000D10AB"/>
    <w:rsid w:val="000D37B5"/>
    <w:rsid w:val="000D6FA6"/>
    <w:rsid w:val="000E60D6"/>
    <w:rsid w:val="000F113F"/>
    <w:rsid w:val="000F5EF6"/>
    <w:rsid w:val="00135F62"/>
    <w:rsid w:val="001430A9"/>
    <w:rsid w:val="0016786B"/>
    <w:rsid w:val="0017304C"/>
    <w:rsid w:val="00191DD5"/>
    <w:rsid w:val="001A1966"/>
    <w:rsid w:val="001E0C35"/>
    <w:rsid w:val="001F59F7"/>
    <w:rsid w:val="001F7F0A"/>
    <w:rsid w:val="00232EF3"/>
    <w:rsid w:val="00237F56"/>
    <w:rsid w:val="002547FD"/>
    <w:rsid w:val="002B4E1D"/>
    <w:rsid w:val="002E0D95"/>
    <w:rsid w:val="002E7D7C"/>
    <w:rsid w:val="00373C83"/>
    <w:rsid w:val="00382D43"/>
    <w:rsid w:val="00384C88"/>
    <w:rsid w:val="003B0E98"/>
    <w:rsid w:val="003D0BB7"/>
    <w:rsid w:val="003D0D31"/>
    <w:rsid w:val="003F2C14"/>
    <w:rsid w:val="00475F5A"/>
    <w:rsid w:val="00486636"/>
    <w:rsid w:val="00531CEE"/>
    <w:rsid w:val="00543ECB"/>
    <w:rsid w:val="00565AB9"/>
    <w:rsid w:val="00566557"/>
    <w:rsid w:val="0059113B"/>
    <w:rsid w:val="005916D7"/>
    <w:rsid w:val="005A442D"/>
    <w:rsid w:val="005C475B"/>
    <w:rsid w:val="005C6272"/>
    <w:rsid w:val="005D0909"/>
    <w:rsid w:val="00606843"/>
    <w:rsid w:val="00635489"/>
    <w:rsid w:val="006616A4"/>
    <w:rsid w:val="006C4906"/>
    <w:rsid w:val="006D2FAC"/>
    <w:rsid w:val="006E08B5"/>
    <w:rsid w:val="007272C1"/>
    <w:rsid w:val="007361D2"/>
    <w:rsid w:val="007717D2"/>
    <w:rsid w:val="00791BC6"/>
    <w:rsid w:val="007B6071"/>
    <w:rsid w:val="007F40B8"/>
    <w:rsid w:val="00806CC6"/>
    <w:rsid w:val="00835E3B"/>
    <w:rsid w:val="00836AB1"/>
    <w:rsid w:val="00845397"/>
    <w:rsid w:val="00861428"/>
    <w:rsid w:val="008620C3"/>
    <w:rsid w:val="00865A00"/>
    <w:rsid w:val="008A4F2E"/>
    <w:rsid w:val="008B43BC"/>
    <w:rsid w:val="008E2877"/>
    <w:rsid w:val="008E4746"/>
    <w:rsid w:val="00922824"/>
    <w:rsid w:val="009301EA"/>
    <w:rsid w:val="00934A27"/>
    <w:rsid w:val="00942706"/>
    <w:rsid w:val="00944414"/>
    <w:rsid w:val="00951E63"/>
    <w:rsid w:val="009566CF"/>
    <w:rsid w:val="00957952"/>
    <w:rsid w:val="00993105"/>
    <w:rsid w:val="009E0AC3"/>
    <w:rsid w:val="00A03257"/>
    <w:rsid w:val="00A04D41"/>
    <w:rsid w:val="00A16A8F"/>
    <w:rsid w:val="00A17E13"/>
    <w:rsid w:val="00A30D2F"/>
    <w:rsid w:val="00A658A3"/>
    <w:rsid w:val="00AC35DA"/>
    <w:rsid w:val="00AD1EF2"/>
    <w:rsid w:val="00AE0F9B"/>
    <w:rsid w:val="00B026A0"/>
    <w:rsid w:val="00B027B8"/>
    <w:rsid w:val="00B22064"/>
    <w:rsid w:val="00B25125"/>
    <w:rsid w:val="00B26BFA"/>
    <w:rsid w:val="00B47F19"/>
    <w:rsid w:val="00BB6864"/>
    <w:rsid w:val="00BC1598"/>
    <w:rsid w:val="00BC4FCF"/>
    <w:rsid w:val="00BD6C3C"/>
    <w:rsid w:val="00BF0A08"/>
    <w:rsid w:val="00C51CDC"/>
    <w:rsid w:val="00C63AA1"/>
    <w:rsid w:val="00C828EC"/>
    <w:rsid w:val="00C908B5"/>
    <w:rsid w:val="00CB1F6E"/>
    <w:rsid w:val="00CB6BE8"/>
    <w:rsid w:val="00CC26DC"/>
    <w:rsid w:val="00CC7B5E"/>
    <w:rsid w:val="00CE762E"/>
    <w:rsid w:val="00D33E11"/>
    <w:rsid w:val="00D6003A"/>
    <w:rsid w:val="00D740C5"/>
    <w:rsid w:val="00D74396"/>
    <w:rsid w:val="00D83E0C"/>
    <w:rsid w:val="00DA7411"/>
    <w:rsid w:val="00DC2AC1"/>
    <w:rsid w:val="00DC3706"/>
    <w:rsid w:val="00DD1F64"/>
    <w:rsid w:val="00E10FA5"/>
    <w:rsid w:val="00E30DF1"/>
    <w:rsid w:val="00E3537C"/>
    <w:rsid w:val="00E4428A"/>
    <w:rsid w:val="00E73FD0"/>
    <w:rsid w:val="00E8066A"/>
    <w:rsid w:val="00E857A5"/>
    <w:rsid w:val="00EC423A"/>
    <w:rsid w:val="00EE54EF"/>
    <w:rsid w:val="00EF6FCB"/>
    <w:rsid w:val="00FB0810"/>
    <w:rsid w:val="00FB20EB"/>
    <w:rsid w:val="00FE45CA"/>
    <w:rsid w:val="00FF082B"/>
    <w:rsid w:val="00FF1D3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B9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AC35DA"/>
    <w:pPr>
      <w:tabs>
        <w:tab w:val="center" w:pos="4536"/>
        <w:tab w:val="right" w:pos="9072"/>
      </w:tabs>
      <w:spacing w:after="0" w:line="240" w:lineRule="auto"/>
    </w:pPr>
    <w:rPr>
      <w:sz w:val="20"/>
      <w:szCs w:val="20"/>
      <w:lang w:eastAsia="bg-BG"/>
    </w:rPr>
  </w:style>
  <w:style w:type="character" w:customStyle="1" w:styleId="FooterChar">
    <w:name w:val="Footer Char"/>
    <w:basedOn w:val="DefaultParagraphFont"/>
    <w:link w:val="Footer"/>
    <w:uiPriority w:val="99"/>
    <w:semiHidden/>
    <w:locked/>
    <w:rsid w:val="00AC35DA"/>
    <w:rPr>
      <w:rFonts w:cs="Times New Roman"/>
    </w:rPr>
  </w:style>
  <w:style w:type="paragraph" w:styleId="Header">
    <w:name w:val="header"/>
    <w:basedOn w:val="Normal"/>
    <w:link w:val="HeaderChar"/>
    <w:uiPriority w:val="99"/>
    <w:semiHidden/>
    <w:rsid w:val="00AC35DA"/>
    <w:pPr>
      <w:tabs>
        <w:tab w:val="center" w:pos="4536"/>
        <w:tab w:val="right" w:pos="9072"/>
      </w:tabs>
      <w:spacing w:after="0" w:line="240" w:lineRule="auto"/>
    </w:pPr>
    <w:rPr>
      <w:sz w:val="20"/>
      <w:szCs w:val="20"/>
      <w:lang w:eastAsia="bg-BG"/>
    </w:rPr>
  </w:style>
  <w:style w:type="character" w:customStyle="1" w:styleId="HeaderChar">
    <w:name w:val="Header Char"/>
    <w:basedOn w:val="DefaultParagraphFont"/>
    <w:link w:val="Header"/>
    <w:uiPriority w:val="99"/>
    <w:semiHidden/>
    <w:locked/>
    <w:rsid w:val="00AC35DA"/>
    <w:rPr>
      <w:rFonts w:cs="Times New Roman"/>
    </w:rPr>
  </w:style>
  <w:style w:type="character" w:styleId="PageNumber">
    <w:name w:val="page number"/>
    <w:basedOn w:val="DefaultParagraphFont"/>
    <w:uiPriority w:val="99"/>
    <w:rsid w:val="00AC35DA"/>
    <w:rPr>
      <w:rFonts w:cs="Times New Roman"/>
    </w:rPr>
  </w:style>
  <w:style w:type="character" w:customStyle="1" w:styleId="FontStyle17">
    <w:name w:val="Font Style17"/>
    <w:uiPriority w:val="99"/>
    <w:rsid w:val="00AC35DA"/>
    <w:rPr>
      <w:rFonts w:ascii="Times New Roman" w:hAnsi="Times New Roman"/>
      <w:sz w:val="20"/>
    </w:rPr>
  </w:style>
  <w:style w:type="paragraph" w:styleId="BalloonText">
    <w:name w:val="Balloon Text"/>
    <w:basedOn w:val="Normal"/>
    <w:link w:val="BalloonTextChar"/>
    <w:uiPriority w:val="99"/>
    <w:semiHidden/>
    <w:rsid w:val="00232EF3"/>
    <w:pPr>
      <w:spacing w:after="0" w:line="240" w:lineRule="auto"/>
    </w:pPr>
    <w:rPr>
      <w:rFonts w:ascii="Tahoma" w:hAnsi="Tahoma"/>
      <w:sz w:val="16"/>
      <w:szCs w:val="20"/>
      <w:lang w:eastAsia="bg-BG"/>
    </w:rPr>
  </w:style>
  <w:style w:type="character" w:customStyle="1" w:styleId="BalloonTextChar">
    <w:name w:val="Balloon Text Char"/>
    <w:basedOn w:val="DefaultParagraphFont"/>
    <w:link w:val="BalloonText"/>
    <w:uiPriority w:val="99"/>
    <w:semiHidden/>
    <w:locked/>
    <w:rsid w:val="00232EF3"/>
    <w:rPr>
      <w:rFonts w:ascii="Tahoma" w:hAnsi="Tahoma" w:cs="Times New Roman"/>
      <w:sz w:val="16"/>
    </w:rPr>
  </w:style>
  <w:style w:type="paragraph" w:customStyle="1" w:styleId="Style11">
    <w:name w:val="Style11"/>
    <w:basedOn w:val="Normal"/>
    <w:uiPriority w:val="99"/>
    <w:rsid w:val="00A30D2F"/>
    <w:pPr>
      <w:widowControl w:val="0"/>
      <w:autoSpaceDE w:val="0"/>
      <w:autoSpaceDN w:val="0"/>
      <w:adjustRightInd w:val="0"/>
      <w:spacing w:after="0" w:line="274" w:lineRule="exact"/>
      <w:ind w:firstLine="715"/>
      <w:jc w:val="both"/>
    </w:pPr>
    <w:rPr>
      <w:rFonts w:ascii="Times New Roman" w:hAnsi="Times New Roman"/>
      <w:sz w:val="24"/>
      <w:szCs w:val="24"/>
      <w:lang w:eastAsia="bg-BG"/>
    </w:rPr>
  </w:style>
  <w:style w:type="paragraph" w:styleId="BodyTextIndent">
    <w:name w:val="Body Text Indent"/>
    <w:basedOn w:val="Normal"/>
    <w:link w:val="BodyTextIndentChar"/>
    <w:uiPriority w:val="99"/>
    <w:rsid w:val="001F7F0A"/>
    <w:pPr>
      <w:spacing w:after="0" w:line="240" w:lineRule="auto"/>
      <w:ind w:firstLine="1134"/>
      <w:jc w:val="both"/>
    </w:pPr>
    <w:rPr>
      <w:rFonts w:ascii="Times New Roman" w:hAnsi="Times New Roman"/>
      <w:sz w:val="26"/>
      <w:szCs w:val="20"/>
    </w:rPr>
  </w:style>
  <w:style w:type="character" w:customStyle="1" w:styleId="BodyTextIndentChar">
    <w:name w:val="Body Text Indent Char"/>
    <w:basedOn w:val="DefaultParagraphFont"/>
    <w:link w:val="BodyTextIndent"/>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816149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osofia@gmail.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2791</TotalTime>
  <Pages>8</Pages>
  <Words>5155</Words>
  <Characters>29385</Characters>
  <Application>Microsoft Office Outlook</Application>
  <DocSecurity>0</DocSecurity>
  <Lines>0</Lines>
  <Paragraphs>0</Paragraphs>
  <ScaleCrop>false</ScaleCrop>
  <Company>NSA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Валентин Добрев</cp:lastModifiedBy>
  <cp:revision>50</cp:revision>
  <cp:lastPrinted>2018-04-13T12:46:00Z</cp:lastPrinted>
  <dcterms:created xsi:type="dcterms:W3CDTF">2017-01-31T10:17:00Z</dcterms:created>
  <dcterms:modified xsi:type="dcterms:W3CDTF">2018-04-23T11:12:00Z</dcterms:modified>
</cp:coreProperties>
</file>